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CF6" w:rsidRDefault="00154CF6" w:rsidP="00EF52E8">
      <w:pPr>
        <w:jc w:val="center"/>
      </w:pPr>
      <w:r>
        <w:t>2010-2011 Eğitim Öğretim Yılı …. İlköğretim Okulu</w:t>
      </w:r>
    </w:p>
    <w:p w:rsidR="00154CF6" w:rsidRDefault="00154CF6" w:rsidP="00EF52E8">
      <w:pPr>
        <w:jc w:val="center"/>
      </w:pPr>
      <w:r>
        <w:t xml:space="preserve">29 Ekim Cumhuriyet Bayramı Kutlama Programı Töreni   </w:t>
      </w:r>
    </w:p>
    <w:p w:rsidR="00154CF6" w:rsidRDefault="00154CF6" w:rsidP="00EF52E8">
      <w:pPr>
        <w:jc w:val="center"/>
      </w:pPr>
    </w:p>
    <w:p w:rsidR="00154CF6" w:rsidRDefault="00154CF6" w:rsidP="00EF52E8">
      <w:r>
        <w:t>1-Açılış</w:t>
      </w:r>
    </w:p>
    <w:p w:rsidR="00154CF6" w:rsidRDefault="00154CF6" w:rsidP="00EF52E8">
      <w:r>
        <w:t>2-Saygı Duruşu</w:t>
      </w:r>
    </w:p>
    <w:p w:rsidR="00154CF6" w:rsidRDefault="00154CF6" w:rsidP="00EF52E8">
      <w:r>
        <w:t>3-İstiklal Marşımızın okunması</w:t>
      </w:r>
    </w:p>
    <w:p w:rsidR="00154CF6" w:rsidRDefault="00154CF6" w:rsidP="00EF52E8">
      <w:r>
        <w:t>4-Andımız</w:t>
      </w:r>
    </w:p>
    <w:p w:rsidR="00154CF6" w:rsidRDefault="00154CF6" w:rsidP="00EF52E8">
      <w:r>
        <w:t>5-Okul Müdür Yetkili Öğretmeni ….. tarafından günün anlam ve önemini belirten konuşmanın yapılması</w:t>
      </w:r>
    </w:p>
    <w:p w:rsidR="00154CF6" w:rsidRDefault="00154CF6" w:rsidP="00EF52E8">
      <w:r>
        <w:t>6-Öğrencilerin tarafından Cumhuriyet Bayramı ile ilgili şiir ve yazıların okunması</w:t>
      </w:r>
    </w:p>
    <w:p w:rsidR="00154CF6" w:rsidRDefault="00154CF6" w:rsidP="00EF52E8">
      <w:r>
        <w:t>7-Atatürk ve Cumhuriyet ile ilgili şarkıların dinletilmesi</w:t>
      </w:r>
    </w:p>
    <w:p w:rsidR="00154CF6" w:rsidRDefault="00154CF6" w:rsidP="00EF52E8">
      <w:r>
        <w:t>8-</w:t>
      </w:r>
      <w:r w:rsidRPr="00077F7F">
        <w:t xml:space="preserve"> </w:t>
      </w:r>
      <w:r>
        <w:t>Atatürk ve Cumhuriyet ile ilgili slayt gösterisinin izletilmesi</w:t>
      </w:r>
    </w:p>
    <w:p w:rsidR="00154CF6" w:rsidRDefault="00154CF6" w:rsidP="00EF52E8">
      <w:r>
        <w:t>9-Kapanış</w:t>
      </w:r>
    </w:p>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Pr="00F24BC8" w:rsidRDefault="00154CF6" w:rsidP="00EF52E8">
      <w:pPr>
        <w:jc w:val="center"/>
      </w:pPr>
      <w:r>
        <w:t>2010-2011</w:t>
      </w:r>
      <w:r w:rsidRPr="00F24BC8">
        <w:t xml:space="preserve"> Eğit</w:t>
      </w:r>
      <w:r>
        <w:t>im Öğretim Yılı ….</w:t>
      </w:r>
      <w:r w:rsidRPr="00F24BC8">
        <w:t>İlköğretim Okulu</w:t>
      </w:r>
    </w:p>
    <w:p w:rsidR="00154CF6" w:rsidRPr="00F24BC8" w:rsidRDefault="00154CF6" w:rsidP="00EF52E8">
      <w:pPr>
        <w:jc w:val="center"/>
      </w:pPr>
      <w:r w:rsidRPr="00F24BC8">
        <w:t>29 Ekim Cumhuriyet Bayramı Kutlama Programı Töreninde Okunan Şiir ve Yazılar</w:t>
      </w:r>
    </w:p>
    <w:p w:rsidR="00154CF6" w:rsidRPr="00F24BC8" w:rsidRDefault="00154CF6" w:rsidP="00EF52E8"/>
    <w:p w:rsidR="00154CF6" w:rsidRPr="002D733D" w:rsidRDefault="00154CF6" w:rsidP="00EF52E8">
      <w:pPr>
        <w:jc w:val="center"/>
        <w:rPr>
          <w:sz w:val="20"/>
          <w:szCs w:val="20"/>
        </w:rPr>
      </w:pPr>
      <w:r w:rsidRPr="002D733D">
        <w:rPr>
          <w:sz w:val="20"/>
          <w:szCs w:val="20"/>
        </w:rPr>
        <w:t>ÜLKEMİZDE CUMHURİYET’İN KURULUŞU</w:t>
      </w:r>
    </w:p>
    <w:p w:rsidR="00154CF6" w:rsidRPr="002D733D" w:rsidRDefault="00154CF6" w:rsidP="00EF52E8">
      <w:pPr>
        <w:ind w:firstLine="708"/>
        <w:rPr>
          <w:sz w:val="20"/>
          <w:szCs w:val="20"/>
        </w:rPr>
      </w:pPr>
      <w:r w:rsidRPr="002D733D">
        <w:rPr>
          <w:sz w:val="20"/>
          <w:szCs w:val="20"/>
        </w:rPr>
        <w:t>Sevgili Öğrenciler;</w:t>
      </w:r>
    </w:p>
    <w:p w:rsidR="00154CF6" w:rsidRPr="002D733D" w:rsidRDefault="00154CF6" w:rsidP="00EF52E8">
      <w:pPr>
        <w:ind w:firstLine="708"/>
        <w:rPr>
          <w:sz w:val="20"/>
          <w:szCs w:val="20"/>
        </w:rPr>
      </w:pPr>
      <w:r w:rsidRPr="002D733D">
        <w:rPr>
          <w:color w:val="000000"/>
          <w:sz w:val="20"/>
          <w:szCs w:val="20"/>
        </w:rPr>
        <w:t>Osmanlı İmparatorluğu'nda, ikinci Meşrutiyetin ilanından altı yıl sonra Birinci Dünya Savaşı başladı. 1914'te başlayan Birinci Dünya Savaşı'na dünyanın belli başlı devletleri katıldı. Dört yıl süren savaş sonunda bizimle birlikte olan devletler yenildi. Savaş kurallarına göre biz de yenilmiş sayıldık. Ülkemiz İngilizler, Yunanlılar, Fransızlar, İtalyanlar tarafından paylaşıldı.</w:t>
      </w:r>
    </w:p>
    <w:p w:rsidR="00154CF6" w:rsidRPr="002D733D" w:rsidRDefault="00154CF6" w:rsidP="00EF52E8">
      <w:pPr>
        <w:ind w:firstLine="708"/>
        <w:jc w:val="both"/>
        <w:rPr>
          <w:color w:val="000000"/>
          <w:sz w:val="20"/>
          <w:szCs w:val="20"/>
        </w:rPr>
      </w:pPr>
      <w:r w:rsidRPr="002D733D">
        <w:rPr>
          <w:color w:val="000000"/>
          <w:sz w:val="20"/>
          <w:szCs w:val="20"/>
        </w:rPr>
        <w:t>Ulusuna inanan, güvenen Mustafa Kemal Paşa, 19 Mayıs 1919'da Samsun'a geldi. Erzurum'da, Sıvas'ta kongreler düzenledi. Mustafa Kemal Paşa "</w:t>
      </w:r>
      <w:r w:rsidRPr="002D733D">
        <w:rPr>
          <w:b/>
          <w:color w:val="000000"/>
          <w:sz w:val="20"/>
          <w:szCs w:val="20"/>
        </w:rPr>
        <w:t>Tek bir egemenlik var, o da Milli egemenliktir. Ülkeyi yine ulusun kendi gücü kurtaracaktır.</w:t>
      </w:r>
      <w:r w:rsidRPr="002D733D">
        <w:rPr>
          <w:color w:val="000000"/>
          <w:sz w:val="20"/>
          <w:szCs w:val="20"/>
        </w:rPr>
        <w:t>" diyordu. Yurdun dört bir tarafından gelen ulus temsilcileri -milletvekilleri- 23 Nisan 1920 günü Ankara'da Büyük Millet Meclisi'nde toplandı. Meclis, Mustafa Kemal Paşa'yı başkan seçti. Mustafa Kemal Paşa'nın önderliğinde Büyük Millet Meclisi Ulusal Kurtuluş Savaşı'nı başlattı. Bir yandan efeler, dadaşlar, seymenler bulundukları yörede düşmana karşı koydular. Öte yandan düzenli ordular İnönü'de, Sakarya'da, Dumlupınar'da savaştılar. Yurdumuz düşmanlardan kurtarıldı.</w:t>
      </w:r>
    </w:p>
    <w:p w:rsidR="00154CF6" w:rsidRPr="002D733D" w:rsidRDefault="00154CF6" w:rsidP="00EF52E8">
      <w:pPr>
        <w:ind w:firstLine="708"/>
        <w:jc w:val="both"/>
        <w:rPr>
          <w:color w:val="000000"/>
          <w:sz w:val="20"/>
          <w:szCs w:val="20"/>
        </w:rPr>
      </w:pPr>
      <w:r w:rsidRPr="002D733D">
        <w:rPr>
          <w:color w:val="000000"/>
          <w:sz w:val="20"/>
          <w:szCs w:val="20"/>
        </w:rPr>
        <w:t xml:space="preserve">Tahtını, rahatını düşünen padişah, yenilen düşmanla birlikte yurdumuzdan kaçtı. İmzalanan </w:t>
      </w:r>
      <w:r w:rsidRPr="002D733D">
        <w:rPr>
          <w:b/>
          <w:color w:val="000000"/>
          <w:sz w:val="20"/>
          <w:szCs w:val="20"/>
        </w:rPr>
        <w:t>Lozan Barış Antlaşması</w:t>
      </w:r>
      <w:r w:rsidRPr="002D733D">
        <w:rPr>
          <w:color w:val="000000"/>
          <w:sz w:val="20"/>
          <w:szCs w:val="20"/>
        </w:rPr>
        <w:t xml:space="preserve"> ile yeni bir devlet doğdu. Bu doğan devletin yönetim biçimi henüz belirlenmemişti.</w:t>
      </w:r>
    </w:p>
    <w:p w:rsidR="00154CF6" w:rsidRPr="002D733D" w:rsidRDefault="00154CF6" w:rsidP="00EF52E8">
      <w:pPr>
        <w:ind w:firstLine="708"/>
        <w:jc w:val="both"/>
        <w:rPr>
          <w:color w:val="000000"/>
          <w:sz w:val="20"/>
          <w:szCs w:val="20"/>
        </w:rPr>
      </w:pPr>
      <w:r w:rsidRPr="002D733D">
        <w:rPr>
          <w:color w:val="000000"/>
          <w:sz w:val="20"/>
          <w:szCs w:val="20"/>
        </w:rPr>
        <w:t xml:space="preserve">İkinci dönem Büyük Millet Meclisi 11 Ağustos 1923'te ilk toplantısını yaptı. 13 Ekim 1923'te Ankara Başkent oldu. Atatürk ; düşmanın ülkeden atılıp sınırlarımızın belirlenmesinden sonra, çoktan beri tasarladığı cumhuriyetin ilanı üzerinde hazırlıklar yapmaya başladı. </w:t>
      </w:r>
      <w:r w:rsidRPr="002D733D">
        <w:rPr>
          <w:b/>
          <w:color w:val="000000"/>
          <w:sz w:val="20"/>
          <w:szCs w:val="20"/>
        </w:rPr>
        <w:t>28 Ekim 1923</w:t>
      </w:r>
      <w:r w:rsidRPr="002D733D">
        <w:rPr>
          <w:color w:val="000000"/>
          <w:sz w:val="20"/>
          <w:szCs w:val="20"/>
        </w:rPr>
        <w:t xml:space="preserve"> akşamı yakın arkadaşlarını Çankaya'da yemeğe çağırdı. Onlara , "Yarın Cumhuriyet'i ilan edeceğiz." Dedi.</w:t>
      </w:r>
    </w:p>
    <w:p w:rsidR="00154CF6" w:rsidRPr="002D733D" w:rsidRDefault="00154CF6" w:rsidP="00EF52E8">
      <w:pPr>
        <w:ind w:firstLine="708"/>
        <w:jc w:val="both"/>
        <w:rPr>
          <w:color w:val="000000"/>
          <w:sz w:val="20"/>
          <w:szCs w:val="20"/>
        </w:rPr>
      </w:pPr>
      <w:r w:rsidRPr="002D733D">
        <w:rPr>
          <w:color w:val="000000"/>
          <w:sz w:val="20"/>
          <w:szCs w:val="20"/>
        </w:rPr>
        <w:t>29 Ekim 1923 günü Atatürk, milletvekilleri ile görüştükten sonra taslağı hazırlanan cumhuriyet önergesi Türkiye Büyük Millet Meclisi'ne verildi. Meclis önergeyi kabul etti.</w:t>
      </w:r>
    </w:p>
    <w:p w:rsidR="00154CF6" w:rsidRPr="002D733D" w:rsidRDefault="00154CF6" w:rsidP="00EF52E8">
      <w:pPr>
        <w:ind w:firstLine="708"/>
        <w:jc w:val="both"/>
        <w:rPr>
          <w:color w:val="000000"/>
          <w:sz w:val="20"/>
          <w:szCs w:val="20"/>
        </w:rPr>
      </w:pPr>
      <w:r w:rsidRPr="002D733D">
        <w:rPr>
          <w:color w:val="000000"/>
          <w:sz w:val="20"/>
          <w:szCs w:val="20"/>
        </w:rPr>
        <w:t>Böylece ülkemizde cumhuriyet yönetimi kuruldu. Atatürk kurulan Türkiye Cumhuriyeti'nin ilk Cumhurbaşkanı oldu. Cumhuriyet'in ilanı yurtta sevinç ve coşku ile karşılandı.</w:t>
      </w:r>
    </w:p>
    <w:p w:rsidR="00154CF6" w:rsidRPr="002D733D" w:rsidRDefault="00154CF6" w:rsidP="00EF52E8">
      <w:pPr>
        <w:ind w:firstLine="708"/>
        <w:jc w:val="both"/>
        <w:rPr>
          <w:color w:val="000000"/>
          <w:sz w:val="20"/>
          <w:szCs w:val="20"/>
        </w:rPr>
      </w:pPr>
      <w:r w:rsidRPr="002D733D">
        <w:rPr>
          <w:color w:val="000000"/>
          <w:sz w:val="20"/>
          <w:szCs w:val="20"/>
        </w:rPr>
        <w:t>Cumhuriyet ; yurttaşların seçme ve seçilme hakkının olduğu bir yönetimdir. Ulus temsilcilerinin kabul ettiği yasalarla ülkenin yönetilmesidir. Cumhuriyet yönetiminde söz ulusundur. Cumhuriyet'i korumak, kollamak, yaşatmak her yurttaşın ödevidir.</w:t>
      </w:r>
    </w:p>
    <w:p w:rsidR="00154CF6" w:rsidRPr="002D733D" w:rsidRDefault="00154CF6" w:rsidP="00EF52E8">
      <w:pPr>
        <w:ind w:firstLine="708"/>
        <w:jc w:val="both"/>
        <w:rPr>
          <w:color w:val="000000"/>
          <w:sz w:val="20"/>
          <w:szCs w:val="20"/>
        </w:rPr>
      </w:pPr>
    </w:p>
    <w:p w:rsidR="00154CF6" w:rsidRPr="002D733D" w:rsidRDefault="00154CF6" w:rsidP="00EF52E8">
      <w:pPr>
        <w:ind w:firstLine="708"/>
        <w:jc w:val="both"/>
        <w:rPr>
          <w:color w:val="000000"/>
          <w:sz w:val="20"/>
          <w:szCs w:val="20"/>
        </w:rPr>
      </w:pPr>
      <w:r w:rsidRPr="002D733D">
        <w:rPr>
          <w:color w:val="000000"/>
          <w:sz w:val="20"/>
          <w:szCs w:val="20"/>
        </w:rPr>
        <w:t>Hepimizin bayramı kutlu olsun!</w:t>
      </w:r>
    </w:p>
    <w:p w:rsidR="00154CF6" w:rsidRDefault="00154CF6" w:rsidP="00EF52E8">
      <w:pPr>
        <w:ind w:firstLine="708"/>
        <w:jc w:val="both"/>
        <w:rPr>
          <w:color w:val="000000"/>
        </w:rPr>
      </w:pPr>
    </w:p>
    <w:p w:rsidR="00154CF6" w:rsidRDefault="00154CF6" w:rsidP="00EF52E8">
      <w:pPr>
        <w:ind w:firstLine="708"/>
        <w:jc w:val="both"/>
        <w:rPr>
          <w:color w:val="000000"/>
        </w:rPr>
      </w:pPr>
    </w:p>
    <w:p w:rsidR="00154CF6" w:rsidRDefault="00154CF6" w:rsidP="00EF52E8">
      <w:pPr>
        <w:jc w:val="center"/>
        <w:rPr>
          <w:sz w:val="20"/>
          <w:szCs w:val="20"/>
        </w:rPr>
      </w:pPr>
    </w:p>
    <w:p w:rsidR="00154CF6" w:rsidRDefault="00154CF6" w:rsidP="00EF52E8">
      <w:pPr>
        <w:jc w:val="center"/>
        <w:rPr>
          <w:sz w:val="20"/>
          <w:szCs w:val="20"/>
        </w:rPr>
      </w:pPr>
    </w:p>
    <w:p w:rsidR="00154CF6" w:rsidRDefault="00154CF6" w:rsidP="00EF52E8">
      <w:pPr>
        <w:jc w:val="center"/>
        <w:rPr>
          <w:sz w:val="20"/>
          <w:szCs w:val="20"/>
        </w:rPr>
      </w:pPr>
    </w:p>
    <w:p w:rsidR="00154CF6" w:rsidRPr="00F24BC8" w:rsidRDefault="00154CF6" w:rsidP="00EF52E8">
      <w:pPr>
        <w:jc w:val="center"/>
        <w:rPr>
          <w:sz w:val="20"/>
          <w:szCs w:val="20"/>
        </w:rPr>
      </w:pPr>
      <w:r w:rsidRPr="00F24BC8">
        <w:rPr>
          <w:sz w:val="20"/>
          <w:szCs w:val="20"/>
        </w:rPr>
        <w:t>CUMHURİYET BAYRAMI</w:t>
      </w:r>
    </w:p>
    <w:p w:rsidR="00154CF6" w:rsidRPr="00F24BC8" w:rsidRDefault="00154CF6" w:rsidP="00EF52E8">
      <w:pPr>
        <w:ind w:firstLine="708"/>
        <w:jc w:val="both"/>
        <w:rPr>
          <w:color w:val="000000"/>
          <w:sz w:val="20"/>
          <w:szCs w:val="20"/>
        </w:rPr>
      </w:pPr>
      <w:r w:rsidRPr="00F24BC8">
        <w:rPr>
          <w:color w:val="000000"/>
          <w:sz w:val="20"/>
          <w:szCs w:val="20"/>
        </w:rPr>
        <w:t>29 Ekim 1923 ülkemizde cumhuriyet yönetiminin ilan edildiği gündür. Bugün ulusal bayram günüdür.Bugün cumhuriyetin 86. yıldönümünü kutlamanın sevinci ve kıvancı içerisindeyiz.</w:t>
      </w:r>
    </w:p>
    <w:p w:rsidR="00154CF6" w:rsidRPr="00F24BC8" w:rsidRDefault="00154CF6" w:rsidP="00EF52E8">
      <w:pPr>
        <w:ind w:firstLine="708"/>
        <w:jc w:val="both"/>
        <w:rPr>
          <w:color w:val="000000"/>
          <w:sz w:val="20"/>
          <w:szCs w:val="20"/>
        </w:rPr>
      </w:pPr>
      <w:r w:rsidRPr="00F24BC8">
        <w:rPr>
          <w:color w:val="000000"/>
          <w:sz w:val="20"/>
          <w:szCs w:val="20"/>
        </w:rPr>
        <w:t>Cumhuriyet Yönetiminden önce devletimizin adı Osmanlı İmparatorluğu idi. Osmanlı Devleti, Osman Bey tarafından 1299'da Söğüt 'de kuruldu. Osmanlı devlet yöneticisine padişah denirdi. Osmanlı Devletini altı yüz yirmi dört yılda, otuz altı padişah yönetti. Son padişah Sultan Vahdettin'dir.</w:t>
      </w:r>
    </w:p>
    <w:p w:rsidR="00154CF6" w:rsidRPr="00F24BC8" w:rsidRDefault="00154CF6" w:rsidP="00EF52E8">
      <w:pPr>
        <w:ind w:firstLine="708"/>
        <w:jc w:val="both"/>
        <w:rPr>
          <w:color w:val="000000"/>
          <w:sz w:val="20"/>
          <w:szCs w:val="20"/>
        </w:rPr>
      </w:pPr>
      <w:r w:rsidRPr="00F24BC8">
        <w:rPr>
          <w:color w:val="000000"/>
          <w:sz w:val="20"/>
          <w:szCs w:val="20"/>
        </w:rPr>
        <w:t xml:space="preserve">Eskiden ülkelerde tek kişi egemendi. Ülkelerini diledikleri gibi yöneten bu kişilere padişah, şah, kral, hakan, sultan denirdi. Yönetim çoğu zaman babadan oğula geçerdi. Oğulun küçük olması, deli olması yönetici olmaya engel sayılmazdı. Böyle tek kişinin kendi başına buyruk, sorumsuz, denetimsiz yönetimine </w:t>
      </w:r>
      <w:r w:rsidRPr="00F24BC8">
        <w:rPr>
          <w:b/>
          <w:color w:val="000000"/>
          <w:sz w:val="20"/>
          <w:szCs w:val="20"/>
        </w:rPr>
        <w:t>mutlakiyet</w:t>
      </w:r>
      <w:r w:rsidRPr="00F24BC8">
        <w:rPr>
          <w:color w:val="000000"/>
          <w:sz w:val="20"/>
          <w:szCs w:val="20"/>
        </w:rPr>
        <w:t xml:space="preserve"> denir. Mutlakiyet yönetiminde egemenlik kayıtsız şartsız tek bir kişidedir.</w:t>
      </w:r>
    </w:p>
    <w:p w:rsidR="00154CF6" w:rsidRPr="00F24BC8" w:rsidRDefault="00154CF6" w:rsidP="00EF52E8">
      <w:pPr>
        <w:ind w:firstLine="708"/>
        <w:jc w:val="both"/>
        <w:rPr>
          <w:color w:val="000000"/>
          <w:sz w:val="20"/>
          <w:szCs w:val="20"/>
        </w:rPr>
      </w:pPr>
      <w:r w:rsidRPr="00F24BC8">
        <w:rPr>
          <w:color w:val="000000"/>
          <w:sz w:val="20"/>
          <w:szCs w:val="20"/>
        </w:rPr>
        <w:t xml:space="preserve">Mutlakiyetle yönetilen ülkelerde zamanla hakana, padişaha, şaha, krala yardımcı olsun diye meclis kuruldu. Meclis üyeleri halkın dileklerini yöneticiye duyurur, yasa tasarısını hazırlardı. Bu yasa taslakları hakan, padişah, şah, kral tarafından benimsendiğinde yasalaşırdı. Bu yönetim biçimine </w:t>
      </w:r>
      <w:r w:rsidRPr="00F24BC8">
        <w:rPr>
          <w:b/>
          <w:color w:val="000000"/>
          <w:sz w:val="20"/>
          <w:szCs w:val="20"/>
        </w:rPr>
        <w:t>Meşrutiyet</w:t>
      </w:r>
      <w:r w:rsidRPr="00F24BC8">
        <w:rPr>
          <w:color w:val="000000"/>
          <w:sz w:val="20"/>
          <w:szCs w:val="20"/>
        </w:rPr>
        <w:t xml:space="preserve"> denir. Ancak meclisin yetkileri genel olarak çok sınırlıdır. Osmanlı Devletinde 1876 ve 1908 yıllarında iki kez meşrutiyet ilan edildi.</w:t>
      </w:r>
    </w:p>
    <w:p w:rsidR="00154CF6" w:rsidRPr="00F24BC8" w:rsidRDefault="00154CF6" w:rsidP="00EF52E8">
      <w:pPr>
        <w:ind w:firstLine="708"/>
        <w:jc w:val="both"/>
        <w:rPr>
          <w:color w:val="000000"/>
          <w:sz w:val="20"/>
          <w:szCs w:val="20"/>
        </w:rPr>
      </w:pPr>
      <w:r w:rsidRPr="00F24BC8">
        <w:rPr>
          <w:color w:val="000000"/>
          <w:sz w:val="20"/>
          <w:szCs w:val="20"/>
        </w:rPr>
        <w:t xml:space="preserve">Üçüncü yönetim biçimi cumhuriyettir. </w:t>
      </w:r>
      <w:r w:rsidRPr="00F24BC8">
        <w:rPr>
          <w:b/>
          <w:color w:val="000000"/>
          <w:sz w:val="20"/>
          <w:szCs w:val="20"/>
        </w:rPr>
        <w:t>Cumhuriyet</w:t>
      </w:r>
      <w:r w:rsidRPr="00F24BC8">
        <w:rPr>
          <w:color w:val="000000"/>
          <w:sz w:val="20"/>
          <w:szCs w:val="20"/>
        </w:rPr>
        <w:t>'te egemenlik kayıtsız şartsız ulusundur. Ulus kendini yönetme yetkisini temsilcileri - milletvekilleri- aracılığı ile kullanır. Cumhuriyet yönetiminde yurttaşın seçme ve seçilme hakkı vardır. Seçilen temsilciler yasalar yapar, yöneticileri ulusu adına denetler. Yönetilenler dilerlerse seçimlerde yöneticilerini değiştirirler.</w:t>
      </w:r>
    </w:p>
    <w:p w:rsidR="00154CF6" w:rsidRDefault="00154CF6" w:rsidP="00EF52E8">
      <w:pPr>
        <w:rPr>
          <w:b/>
          <w:color w:val="0000FF"/>
          <w:sz w:val="24"/>
          <w:szCs w:val="24"/>
        </w:rPr>
      </w:pPr>
    </w:p>
    <w:p w:rsidR="00154CF6" w:rsidRPr="00F24BC8" w:rsidRDefault="00154CF6" w:rsidP="00EF52E8">
      <w:pPr>
        <w:jc w:val="center"/>
        <w:rPr>
          <w:sz w:val="20"/>
          <w:szCs w:val="20"/>
        </w:rPr>
      </w:pPr>
      <w:r w:rsidRPr="00F24BC8">
        <w:rPr>
          <w:sz w:val="20"/>
          <w:szCs w:val="20"/>
        </w:rPr>
        <w:t>GÜZEL SÖZLER</w:t>
      </w:r>
    </w:p>
    <w:p w:rsidR="00154CF6" w:rsidRPr="00F24BC8" w:rsidRDefault="00154CF6" w:rsidP="00EF52E8">
      <w:pPr>
        <w:spacing w:after="0" w:line="240" w:lineRule="auto"/>
        <w:rPr>
          <w:color w:val="000000"/>
          <w:sz w:val="20"/>
          <w:szCs w:val="20"/>
        </w:rPr>
      </w:pPr>
      <w:r>
        <w:rPr>
          <w:sz w:val="20"/>
          <w:szCs w:val="20"/>
        </w:rPr>
        <w:t xml:space="preserve">        </w:t>
      </w:r>
      <w:r w:rsidRPr="00F24BC8">
        <w:rPr>
          <w:color w:val="000000"/>
          <w:sz w:val="20"/>
          <w:szCs w:val="20"/>
        </w:rPr>
        <w:t>Demokrasi ilkesinin en yeni ve akılcı uygulamasını sağlayan hükümet biçimi cumhuriyettir.</w:t>
      </w:r>
    </w:p>
    <w:p w:rsidR="00154CF6" w:rsidRPr="00F24BC8" w:rsidRDefault="00154CF6" w:rsidP="00EF52E8">
      <w:pPr>
        <w:spacing w:after="0" w:line="240" w:lineRule="auto"/>
        <w:ind w:left="360"/>
        <w:rPr>
          <w:color w:val="000000"/>
          <w:sz w:val="20"/>
          <w:szCs w:val="20"/>
        </w:rPr>
      </w:pPr>
      <w:r w:rsidRPr="00F24BC8">
        <w:rPr>
          <w:color w:val="000000"/>
          <w:sz w:val="20"/>
          <w:szCs w:val="20"/>
        </w:rPr>
        <w:t>Türk ulusunun yaratılışına en uygun olan yönetim cumhuriyettir.</w:t>
      </w:r>
    </w:p>
    <w:p w:rsidR="00154CF6" w:rsidRPr="00F24BC8" w:rsidRDefault="00154CF6" w:rsidP="00EF52E8">
      <w:pPr>
        <w:spacing w:after="0" w:line="240" w:lineRule="auto"/>
        <w:ind w:left="360"/>
        <w:rPr>
          <w:color w:val="000000"/>
          <w:sz w:val="20"/>
          <w:szCs w:val="20"/>
        </w:rPr>
      </w:pPr>
      <w:r w:rsidRPr="00F24BC8">
        <w:rPr>
          <w:color w:val="000000"/>
          <w:sz w:val="20"/>
          <w:szCs w:val="20"/>
        </w:rPr>
        <w:t>Cumhuriyet erdeme dayanan bir yönetimdir.</w:t>
      </w:r>
    </w:p>
    <w:p w:rsidR="00154CF6" w:rsidRPr="00F24BC8" w:rsidRDefault="00154CF6" w:rsidP="00EF52E8">
      <w:pPr>
        <w:spacing w:after="0" w:line="240" w:lineRule="auto"/>
        <w:ind w:left="360"/>
        <w:rPr>
          <w:color w:val="000000"/>
          <w:sz w:val="20"/>
          <w:szCs w:val="20"/>
        </w:rPr>
      </w:pPr>
      <w:r w:rsidRPr="00F24BC8">
        <w:rPr>
          <w:color w:val="000000"/>
          <w:sz w:val="20"/>
          <w:szCs w:val="20"/>
        </w:rPr>
        <w:t>Cumhuriyet düşünce, beden ve bilim bakımından güçlü koruyucular ister.</w:t>
      </w:r>
    </w:p>
    <w:p w:rsidR="00154CF6" w:rsidRPr="00F24BC8" w:rsidRDefault="00154CF6" w:rsidP="00EF52E8">
      <w:pPr>
        <w:rPr>
          <w:sz w:val="20"/>
          <w:szCs w:val="20"/>
        </w:rPr>
      </w:pPr>
    </w:p>
    <w:p w:rsidR="00154CF6" w:rsidRPr="001C16F0" w:rsidRDefault="00154CF6" w:rsidP="00EF52E8">
      <w:pPr>
        <w:jc w:val="center"/>
        <w:rPr>
          <w:sz w:val="18"/>
          <w:szCs w:val="18"/>
        </w:rPr>
      </w:pPr>
      <w:r w:rsidRPr="001C16F0">
        <w:rPr>
          <w:sz w:val="18"/>
          <w:szCs w:val="18"/>
        </w:rPr>
        <w:t>ATATÜRK’TEN ÖZDEYİŞLER</w:t>
      </w:r>
    </w:p>
    <w:p w:rsidR="00154CF6" w:rsidRPr="001C16F0" w:rsidRDefault="00154CF6" w:rsidP="00EF52E8">
      <w:pPr>
        <w:jc w:val="both"/>
        <w:rPr>
          <w:sz w:val="18"/>
          <w:szCs w:val="18"/>
        </w:rPr>
      </w:pPr>
    </w:p>
    <w:p w:rsidR="00154CF6" w:rsidRPr="001C16F0" w:rsidRDefault="00154CF6" w:rsidP="00EF52E8">
      <w:pPr>
        <w:jc w:val="both"/>
        <w:rPr>
          <w:sz w:val="18"/>
          <w:szCs w:val="18"/>
        </w:rPr>
      </w:pPr>
      <w:r w:rsidRPr="001C16F0">
        <w:rPr>
          <w:sz w:val="18"/>
          <w:szCs w:val="18"/>
        </w:rPr>
        <w:t>1.Cumhuriyet;fikren,ilmen ve bedenen kuvvetli ve yüksek seciyeli muhafızlar ister.</w:t>
      </w:r>
    </w:p>
    <w:p w:rsidR="00154CF6" w:rsidRPr="001C16F0" w:rsidRDefault="00154CF6" w:rsidP="00EF52E8">
      <w:pPr>
        <w:jc w:val="both"/>
        <w:rPr>
          <w:sz w:val="18"/>
          <w:szCs w:val="18"/>
        </w:rPr>
      </w:pPr>
      <w:r w:rsidRPr="001C16F0">
        <w:rPr>
          <w:sz w:val="18"/>
          <w:szCs w:val="18"/>
        </w:rPr>
        <w:t>2.Benim naciz vücudum bir gün elbet toprak olacaktır.Fakat Türkiye Cumhuriyeti ilelebet payidar kalacaktır.</w:t>
      </w:r>
    </w:p>
    <w:p w:rsidR="00154CF6" w:rsidRPr="001C16F0" w:rsidRDefault="00154CF6" w:rsidP="00EF52E8">
      <w:pPr>
        <w:jc w:val="both"/>
        <w:rPr>
          <w:sz w:val="18"/>
          <w:szCs w:val="18"/>
        </w:rPr>
      </w:pPr>
      <w:r w:rsidRPr="001C16F0">
        <w:rPr>
          <w:sz w:val="18"/>
          <w:szCs w:val="18"/>
        </w:rPr>
        <w:t>3.Ey yükselen yeni nesil!İstikbal sizsiniz.Cumhuriyeti biz kurduk,onu yükseltecek ve yaşatacak olan sizsiniz.</w:t>
      </w:r>
    </w:p>
    <w:p w:rsidR="00154CF6" w:rsidRPr="001C16F0" w:rsidRDefault="00154CF6" w:rsidP="00EF52E8">
      <w:pPr>
        <w:jc w:val="both"/>
        <w:rPr>
          <w:sz w:val="18"/>
          <w:szCs w:val="18"/>
        </w:rPr>
      </w:pPr>
      <w:r w:rsidRPr="001C16F0">
        <w:rPr>
          <w:sz w:val="18"/>
          <w:szCs w:val="18"/>
        </w:rPr>
        <w:t>4.Biz doğrudan doğruya milletseveriz ve Türk milliyetçisiyiz.Cumhuriyetimizin dayanağı,Türk topluluğudur.</w:t>
      </w:r>
    </w:p>
    <w:p w:rsidR="00154CF6" w:rsidRPr="001C16F0" w:rsidRDefault="00154CF6" w:rsidP="00EF52E8">
      <w:pPr>
        <w:rPr>
          <w:sz w:val="18"/>
          <w:szCs w:val="18"/>
        </w:rPr>
      </w:pPr>
      <w:r w:rsidRPr="001C16F0">
        <w:rPr>
          <w:sz w:val="18"/>
          <w:szCs w:val="18"/>
        </w:rPr>
        <w:t>5.Cumhuriyet fikir serbestliği taraftarıdır.Samimi ve meşru olmak şartıyla,her fikre hürmet ederiz.Her kanaat bizce muhteremdir.</w:t>
      </w:r>
    </w:p>
    <w:p w:rsidR="00154CF6" w:rsidRPr="001C16F0" w:rsidRDefault="00154CF6" w:rsidP="00EF52E8">
      <w:pPr>
        <w:rPr>
          <w:sz w:val="18"/>
          <w:szCs w:val="18"/>
        </w:rPr>
      </w:pPr>
    </w:p>
    <w:p w:rsidR="00154CF6" w:rsidRPr="001C16F0" w:rsidRDefault="00154CF6" w:rsidP="00EF52E8">
      <w:pPr>
        <w:rPr>
          <w:color w:val="0000FF"/>
          <w:sz w:val="18"/>
          <w:szCs w:val="18"/>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09"/>
        <w:gridCol w:w="2056"/>
        <w:gridCol w:w="2828"/>
        <w:gridCol w:w="2416"/>
      </w:tblGrid>
      <w:tr w:rsidR="00154CF6" w:rsidRPr="00445B58" w:rsidTr="008559DB">
        <w:trPr>
          <w:cantSplit/>
        </w:trPr>
        <w:tc>
          <w:tcPr>
            <w:tcW w:w="2409" w:type="dxa"/>
          </w:tcPr>
          <w:p w:rsidR="00154CF6" w:rsidRPr="00445B58" w:rsidRDefault="00154CF6" w:rsidP="008559DB">
            <w:pPr>
              <w:jc w:val="center"/>
              <w:rPr>
                <w:b/>
                <w:sz w:val="18"/>
                <w:szCs w:val="18"/>
              </w:rPr>
            </w:pPr>
          </w:p>
          <w:p w:rsidR="00154CF6" w:rsidRPr="00445B58" w:rsidRDefault="00154CF6" w:rsidP="008559DB">
            <w:pPr>
              <w:jc w:val="center"/>
              <w:rPr>
                <w:b/>
                <w:sz w:val="18"/>
                <w:szCs w:val="18"/>
              </w:rPr>
            </w:pPr>
            <w:r w:rsidRPr="00445B58">
              <w:rPr>
                <w:b/>
                <w:sz w:val="18"/>
                <w:szCs w:val="18"/>
              </w:rPr>
              <w:t>29 EKİM</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En güzel günümüzdür,</w:t>
            </w:r>
          </w:p>
          <w:p w:rsidR="00154CF6" w:rsidRPr="00445B58" w:rsidRDefault="00154CF6" w:rsidP="008559DB">
            <w:pPr>
              <w:rPr>
                <w:sz w:val="18"/>
                <w:szCs w:val="18"/>
              </w:rPr>
            </w:pPr>
            <w:r w:rsidRPr="00445B58">
              <w:rPr>
                <w:sz w:val="18"/>
                <w:szCs w:val="18"/>
              </w:rPr>
              <w:t>Demokrasi ürünüdür,</w:t>
            </w:r>
          </w:p>
          <w:p w:rsidR="00154CF6" w:rsidRPr="00445B58" w:rsidRDefault="00154CF6" w:rsidP="008559DB">
            <w:pPr>
              <w:rPr>
                <w:sz w:val="18"/>
                <w:szCs w:val="18"/>
              </w:rPr>
            </w:pPr>
            <w:r w:rsidRPr="00445B58">
              <w:rPr>
                <w:sz w:val="18"/>
                <w:szCs w:val="18"/>
              </w:rPr>
              <w:t>Atatürk'ün eseridir,</w:t>
            </w:r>
          </w:p>
          <w:p w:rsidR="00154CF6" w:rsidRPr="00445B58" w:rsidRDefault="00154CF6" w:rsidP="008559DB">
            <w:pPr>
              <w:rPr>
                <w:sz w:val="18"/>
                <w:szCs w:val="18"/>
              </w:rPr>
            </w:pPr>
            <w:r w:rsidRPr="00445B58">
              <w:rPr>
                <w:sz w:val="18"/>
                <w:szCs w:val="18"/>
              </w:rPr>
              <w:t>Yirmi Dokuz Ekimler.</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Vatandaşın hür sesi,</w:t>
            </w:r>
          </w:p>
          <w:p w:rsidR="00154CF6" w:rsidRPr="00445B58" w:rsidRDefault="00154CF6" w:rsidP="008559DB">
            <w:pPr>
              <w:rPr>
                <w:sz w:val="18"/>
                <w:szCs w:val="18"/>
              </w:rPr>
            </w:pPr>
            <w:r w:rsidRPr="00445B58">
              <w:rPr>
                <w:sz w:val="18"/>
                <w:szCs w:val="18"/>
              </w:rPr>
              <w:t>Vatanımın neşesi,</w:t>
            </w:r>
          </w:p>
          <w:p w:rsidR="00154CF6" w:rsidRPr="00445B58" w:rsidRDefault="00154CF6" w:rsidP="008559DB">
            <w:pPr>
              <w:rPr>
                <w:sz w:val="18"/>
                <w:szCs w:val="18"/>
              </w:rPr>
            </w:pPr>
            <w:r w:rsidRPr="00445B58">
              <w:rPr>
                <w:sz w:val="18"/>
                <w:szCs w:val="18"/>
              </w:rPr>
              <w:t>Kucaklıyor herkesi,</w:t>
            </w:r>
          </w:p>
          <w:p w:rsidR="00154CF6" w:rsidRPr="00445B58" w:rsidRDefault="00154CF6" w:rsidP="008559DB">
            <w:pPr>
              <w:rPr>
                <w:sz w:val="18"/>
                <w:szCs w:val="18"/>
              </w:rPr>
            </w:pPr>
            <w:r w:rsidRPr="00445B58">
              <w:rPr>
                <w:sz w:val="18"/>
                <w:szCs w:val="18"/>
              </w:rPr>
              <w:t>Yirmi Dokuz Ekimler.</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Cumhuriyet kuruldu,</w:t>
            </w:r>
          </w:p>
          <w:p w:rsidR="00154CF6" w:rsidRPr="00445B58" w:rsidRDefault="00154CF6" w:rsidP="008559DB">
            <w:pPr>
              <w:rPr>
                <w:sz w:val="18"/>
                <w:szCs w:val="18"/>
              </w:rPr>
            </w:pPr>
            <w:r w:rsidRPr="00445B58">
              <w:rPr>
                <w:sz w:val="18"/>
                <w:szCs w:val="18"/>
              </w:rPr>
              <w:t>Türk'ün sesi duyuldu,</w:t>
            </w:r>
          </w:p>
          <w:p w:rsidR="00154CF6" w:rsidRPr="00445B58" w:rsidRDefault="00154CF6" w:rsidP="008559DB">
            <w:pPr>
              <w:rPr>
                <w:sz w:val="18"/>
                <w:szCs w:val="18"/>
              </w:rPr>
            </w:pPr>
            <w:r w:rsidRPr="00445B58">
              <w:rPr>
                <w:sz w:val="18"/>
                <w:szCs w:val="18"/>
              </w:rPr>
              <w:t>Törenlerle kutlandı,</w:t>
            </w:r>
          </w:p>
          <w:p w:rsidR="00154CF6" w:rsidRPr="00445B58" w:rsidRDefault="00154CF6" w:rsidP="008559DB">
            <w:pPr>
              <w:rPr>
                <w:sz w:val="18"/>
                <w:szCs w:val="18"/>
              </w:rPr>
            </w:pPr>
            <w:r w:rsidRPr="00445B58">
              <w:rPr>
                <w:sz w:val="18"/>
                <w:szCs w:val="18"/>
              </w:rPr>
              <w:t>Yirmi Dokuz Ekimler.</w:t>
            </w:r>
          </w:p>
          <w:p w:rsidR="00154CF6" w:rsidRPr="00445B58" w:rsidRDefault="00154CF6" w:rsidP="008559DB">
            <w:pPr>
              <w:jc w:val="right"/>
              <w:rPr>
                <w:sz w:val="18"/>
                <w:szCs w:val="18"/>
              </w:rPr>
            </w:pPr>
          </w:p>
          <w:p w:rsidR="00154CF6" w:rsidRPr="00445B58" w:rsidRDefault="00154CF6" w:rsidP="008559DB">
            <w:pPr>
              <w:jc w:val="right"/>
              <w:rPr>
                <w:sz w:val="18"/>
                <w:szCs w:val="18"/>
              </w:rPr>
            </w:pPr>
            <w:r w:rsidRPr="00445B58">
              <w:rPr>
                <w:sz w:val="18"/>
                <w:szCs w:val="18"/>
              </w:rPr>
              <w:t>Fethi BOLAYIR</w:t>
            </w:r>
          </w:p>
        </w:tc>
        <w:tc>
          <w:tcPr>
            <w:tcW w:w="2056" w:type="dxa"/>
          </w:tcPr>
          <w:p w:rsidR="00154CF6" w:rsidRPr="00445B58" w:rsidRDefault="00154CF6" w:rsidP="008559DB">
            <w:pPr>
              <w:jc w:val="center"/>
              <w:rPr>
                <w:b/>
                <w:sz w:val="18"/>
                <w:szCs w:val="18"/>
              </w:rPr>
            </w:pPr>
          </w:p>
          <w:p w:rsidR="00154CF6" w:rsidRPr="00445B58" w:rsidRDefault="00154CF6" w:rsidP="008559DB">
            <w:pPr>
              <w:jc w:val="center"/>
              <w:rPr>
                <w:b/>
                <w:sz w:val="18"/>
                <w:szCs w:val="18"/>
              </w:rPr>
            </w:pPr>
            <w:r w:rsidRPr="00445B58">
              <w:rPr>
                <w:b/>
                <w:sz w:val="18"/>
                <w:szCs w:val="18"/>
              </w:rPr>
              <w:t>CUMHURİYET</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Gönül verdik,</w:t>
            </w:r>
          </w:p>
          <w:p w:rsidR="00154CF6" w:rsidRPr="00445B58" w:rsidRDefault="00154CF6" w:rsidP="008559DB">
            <w:pPr>
              <w:rPr>
                <w:sz w:val="18"/>
                <w:szCs w:val="18"/>
              </w:rPr>
            </w:pPr>
            <w:r w:rsidRPr="00445B58">
              <w:rPr>
                <w:sz w:val="18"/>
                <w:szCs w:val="18"/>
              </w:rPr>
              <w:t>Sana erdik.</w:t>
            </w:r>
          </w:p>
          <w:p w:rsidR="00154CF6" w:rsidRPr="00445B58" w:rsidRDefault="00154CF6" w:rsidP="008559DB">
            <w:pPr>
              <w:rPr>
                <w:sz w:val="18"/>
                <w:szCs w:val="18"/>
              </w:rPr>
            </w:pPr>
            <w:r w:rsidRPr="00445B58">
              <w:rPr>
                <w:sz w:val="18"/>
                <w:szCs w:val="18"/>
              </w:rPr>
              <w:t>Ey hürriyet,</w:t>
            </w:r>
          </w:p>
          <w:p w:rsidR="00154CF6" w:rsidRPr="00445B58" w:rsidRDefault="00154CF6" w:rsidP="008559DB">
            <w:pPr>
              <w:rPr>
                <w:sz w:val="18"/>
                <w:szCs w:val="18"/>
              </w:rPr>
            </w:pPr>
            <w:r w:rsidRPr="00445B58">
              <w:rPr>
                <w:sz w:val="18"/>
                <w:szCs w:val="18"/>
              </w:rPr>
              <w:t>Cumhuriyet.</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Herkes sever,</w:t>
            </w:r>
          </w:p>
          <w:p w:rsidR="00154CF6" w:rsidRPr="00445B58" w:rsidRDefault="00154CF6" w:rsidP="008559DB">
            <w:pPr>
              <w:rPr>
                <w:sz w:val="18"/>
                <w:szCs w:val="18"/>
              </w:rPr>
            </w:pPr>
            <w:r w:rsidRPr="00445B58">
              <w:rPr>
                <w:sz w:val="18"/>
                <w:szCs w:val="18"/>
              </w:rPr>
              <w:t>Seni över.</w:t>
            </w:r>
          </w:p>
          <w:p w:rsidR="00154CF6" w:rsidRPr="00445B58" w:rsidRDefault="00154CF6" w:rsidP="008559DB">
            <w:pPr>
              <w:rPr>
                <w:sz w:val="18"/>
                <w:szCs w:val="18"/>
              </w:rPr>
            </w:pPr>
            <w:r w:rsidRPr="00445B58">
              <w:rPr>
                <w:sz w:val="18"/>
                <w:szCs w:val="18"/>
              </w:rPr>
              <w:t>Ey hürriyet,</w:t>
            </w:r>
          </w:p>
          <w:p w:rsidR="00154CF6" w:rsidRPr="00445B58" w:rsidRDefault="00154CF6" w:rsidP="008559DB">
            <w:pPr>
              <w:rPr>
                <w:sz w:val="18"/>
                <w:szCs w:val="18"/>
              </w:rPr>
            </w:pPr>
            <w:r w:rsidRPr="00445B58">
              <w:rPr>
                <w:sz w:val="18"/>
                <w:szCs w:val="18"/>
              </w:rPr>
              <w:t>Cumhuriyet.</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Canımızsın,</w:t>
            </w:r>
          </w:p>
          <w:p w:rsidR="00154CF6" w:rsidRPr="00445B58" w:rsidRDefault="00154CF6" w:rsidP="008559DB">
            <w:pPr>
              <w:rPr>
                <w:sz w:val="18"/>
                <w:szCs w:val="18"/>
              </w:rPr>
            </w:pPr>
            <w:r w:rsidRPr="00445B58">
              <w:rPr>
                <w:sz w:val="18"/>
                <w:szCs w:val="18"/>
              </w:rPr>
              <w:t>Şanımızsın.</w:t>
            </w:r>
          </w:p>
          <w:p w:rsidR="00154CF6" w:rsidRPr="00445B58" w:rsidRDefault="00154CF6" w:rsidP="008559DB">
            <w:pPr>
              <w:rPr>
                <w:sz w:val="18"/>
                <w:szCs w:val="18"/>
              </w:rPr>
            </w:pPr>
            <w:r w:rsidRPr="00445B58">
              <w:rPr>
                <w:sz w:val="18"/>
                <w:szCs w:val="18"/>
              </w:rPr>
              <w:t>Ey hürriyet,</w:t>
            </w:r>
          </w:p>
          <w:p w:rsidR="00154CF6" w:rsidRPr="00445B58" w:rsidRDefault="00154CF6" w:rsidP="008559DB">
            <w:pPr>
              <w:rPr>
                <w:sz w:val="18"/>
                <w:szCs w:val="18"/>
              </w:rPr>
            </w:pPr>
            <w:r w:rsidRPr="00445B58">
              <w:rPr>
                <w:sz w:val="18"/>
                <w:szCs w:val="18"/>
              </w:rPr>
              <w:t>Cumhuriyet.</w:t>
            </w:r>
          </w:p>
          <w:p w:rsidR="00154CF6" w:rsidRPr="00445B58" w:rsidRDefault="00154CF6" w:rsidP="008559DB">
            <w:pPr>
              <w:jc w:val="right"/>
              <w:rPr>
                <w:sz w:val="18"/>
                <w:szCs w:val="18"/>
              </w:rPr>
            </w:pPr>
          </w:p>
          <w:p w:rsidR="00154CF6" w:rsidRPr="00445B58" w:rsidRDefault="00154CF6" w:rsidP="008559DB">
            <w:pPr>
              <w:jc w:val="right"/>
              <w:rPr>
                <w:sz w:val="18"/>
                <w:szCs w:val="18"/>
              </w:rPr>
            </w:pPr>
            <w:r w:rsidRPr="00445B58">
              <w:rPr>
                <w:sz w:val="18"/>
                <w:szCs w:val="18"/>
              </w:rPr>
              <w:t>A.O.ATOK</w:t>
            </w:r>
          </w:p>
        </w:tc>
        <w:tc>
          <w:tcPr>
            <w:tcW w:w="2828" w:type="dxa"/>
          </w:tcPr>
          <w:p w:rsidR="00154CF6" w:rsidRPr="00445B58" w:rsidRDefault="00154CF6" w:rsidP="008559DB">
            <w:pPr>
              <w:jc w:val="center"/>
              <w:rPr>
                <w:b/>
                <w:sz w:val="18"/>
                <w:szCs w:val="18"/>
              </w:rPr>
            </w:pPr>
          </w:p>
          <w:p w:rsidR="00154CF6" w:rsidRPr="00445B58" w:rsidRDefault="00154CF6" w:rsidP="008559DB">
            <w:pPr>
              <w:jc w:val="center"/>
              <w:rPr>
                <w:b/>
                <w:sz w:val="18"/>
                <w:szCs w:val="18"/>
              </w:rPr>
            </w:pPr>
            <w:r w:rsidRPr="00445B58">
              <w:rPr>
                <w:b/>
                <w:sz w:val="18"/>
                <w:szCs w:val="18"/>
              </w:rPr>
              <w:t>CUMHURİYET BAYRAMI</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Gündüz herkes neşeli,</w:t>
            </w:r>
          </w:p>
          <w:p w:rsidR="00154CF6" w:rsidRPr="00445B58" w:rsidRDefault="00154CF6" w:rsidP="008559DB">
            <w:pPr>
              <w:rPr>
                <w:sz w:val="18"/>
                <w:szCs w:val="18"/>
              </w:rPr>
            </w:pPr>
            <w:r w:rsidRPr="00445B58">
              <w:rPr>
                <w:sz w:val="18"/>
                <w:szCs w:val="18"/>
              </w:rPr>
              <w:t>Şenlik olur akşamı.</w:t>
            </w:r>
          </w:p>
          <w:p w:rsidR="00154CF6" w:rsidRPr="00445B58" w:rsidRDefault="00154CF6" w:rsidP="008559DB">
            <w:pPr>
              <w:rPr>
                <w:sz w:val="18"/>
                <w:szCs w:val="18"/>
              </w:rPr>
            </w:pPr>
            <w:r w:rsidRPr="00445B58">
              <w:rPr>
                <w:sz w:val="18"/>
                <w:szCs w:val="18"/>
              </w:rPr>
              <w:t>Bayramların güzeli,</w:t>
            </w:r>
          </w:p>
          <w:p w:rsidR="00154CF6" w:rsidRPr="00445B58" w:rsidRDefault="00154CF6" w:rsidP="008559DB">
            <w:pPr>
              <w:rPr>
                <w:sz w:val="18"/>
                <w:szCs w:val="18"/>
              </w:rPr>
            </w:pPr>
            <w:r w:rsidRPr="00445B58">
              <w:rPr>
                <w:sz w:val="18"/>
                <w:szCs w:val="18"/>
              </w:rPr>
              <w:t>Cumhuriyet Bayramı.</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Her bayramla bir tutmam,</w:t>
            </w:r>
          </w:p>
          <w:p w:rsidR="00154CF6" w:rsidRPr="00445B58" w:rsidRDefault="00154CF6" w:rsidP="008559DB">
            <w:pPr>
              <w:rPr>
                <w:sz w:val="18"/>
                <w:szCs w:val="18"/>
              </w:rPr>
            </w:pPr>
            <w:r w:rsidRPr="00445B58">
              <w:rPr>
                <w:sz w:val="18"/>
                <w:szCs w:val="18"/>
              </w:rPr>
              <w:t>Bu bayram,büyük bayram.</w:t>
            </w:r>
          </w:p>
          <w:p w:rsidR="00154CF6" w:rsidRPr="00445B58" w:rsidRDefault="00154CF6" w:rsidP="008559DB">
            <w:pPr>
              <w:rPr>
                <w:sz w:val="18"/>
                <w:szCs w:val="18"/>
              </w:rPr>
            </w:pPr>
            <w:r w:rsidRPr="00445B58">
              <w:rPr>
                <w:sz w:val="18"/>
                <w:szCs w:val="18"/>
              </w:rPr>
              <w:t>Yurtta üç gece ,üç gün,</w:t>
            </w:r>
          </w:p>
          <w:p w:rsidR="00154CF6" w:rsidRPr="00445B58" w:rsidRDefault="00154CF6" w:rsidP="008559DB">
            <w:pPr>
              <w:rPr>
                <w:sz w:val="18"/>
                <w:szCs w:val="18"/>
              </w:rPr>
            </w:pPr>
            <w:r w:rsidRPr="00445B58">
              <w:rPr>
                <w:sz w:val="18"/>
                <w:szCs w:val="18"/>
              </w:rPr>
              <w:t>Eğlence var,şenlik var.</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Işıklar yanar bütün</w:t>
            </w:r>
          </w:p>
          <w:p w:rsidR="00154CF6" w:rsidRPr="00445B58" w:rsidRDefault="00154CF6" w:rsidP="008559DB">
            <w:pPr>
              <w:rPr>
                <w:sz w:val="18"/>
                <w:szCs w:val="18"/>
              </w:rPr>
            </w:pPr>
            <w:r w:rsidRPr="00445B58">
              <w:rPr>
                <w:sz w:val="18"/>
                <w:szCs w:val="18"/>
              </w:rPr>
              <w:t>Dalgalanır bayraklar.</w:t>
            </w:r>
          </w:p>
          <w:p w:rsidR="00154CF6" w:rsidRPr="00445B58" w:rsidRDefault="00154CF6" w:rsidP="008559DB">
            <w:pPr>
              <w:rPr>
                <w:sz w:val="18"/>
                <w:szCs w:val="18"/>
              </w:rPr>
            </w:pPr>
            <w:r w:rsidRPr="00445B58">
              <w:rPr>
                <w:sz w:val="18"/>
                <w:szCs w:val="18"/>
              </w:rPr>
              <w:t>Her bayramla bir tutmam</w:t>
            </w:r>
          </w:p>
          <w:p w:rsidR="00154CF6" w:rsidRPr="00445B58" w:rsidRDefault="00154CF6" w:rsidP="008559DB">
            <w:pPr>
              <w:rPr>
                <w:sz w:val="18"/>
                <w:szCs w:val="18"/>
              </w:rPr>
            </w:pPr>
            <w:r w:rsidRPr="00445B58">
              <w:rPr>
                <w:sz w:val="18"/>
                <w:szCs w:val="18"/>
              </w:rPr>
              <w:t>Bu bayram,büyük bayram.</w:t>
            </w:r>
          </w:p>
          <w:p w:rsidR="00154CF6" w:rsidRPr="00445B58" w:rsidRDefault="00154CF6" w:rsidP="008559DB">
            <w:pPr>
              <w:rPr>
                <w:sz w:val="18"/>
                <w:szCs w:val="18"/>
              </w:rPr>
            </w:pPr>
            <w:r w:rsidRPr="00445B58">
              <w:rPr>
                <w:sz w:val="18"/>
                <w:szCs w:val="18"/>
              </w:rPr>
              <w:t xml:space="preserve">                        </w:t>
            </w:r>
          </w:p>
          <w:p w:rsidR="00154CF6" w:rsidRPr="00445B58" w:rsidRDefault="00154CF6" w:rsidP="008559DB">
            <w:pPr>
              <w:rPr>
                <w:sz w:val="18"/>
                <w:szCs w:val="18"/>
              </w:rPr>
            </w:pPr>
            <w:r w:rsidRPr="00445B58">
              <w:rPr>
                <w:sz w:val="18"/>
                <w:szCs w:val="18"/>
              </w:rPr>
              <w:t xml:space="preserve">                           Necdet Rüştü EFE</w:t>
            </w:r>
          </w:p>
        </w:tc>
        <w:tc>
          <w:tcPr>
            <w:tcW w:w="2416" w:type="dxa"/>
          </w:tcPr>
          <w:p w:rsidR="00154CF6" w:rsidRPr="00445B58" w:rsidRDefault="00154CF6" w:rsidP="008559DB">
            <w:pPr>
              <w:rPr>
                <w:sz w:val="18"/>
                <w:szCs w:val="18"/>
              </w:rPr>
            </w:pPr>
          </w:p>
          <w:p w:rsidR="00154CF6" w:rsidRPr="00445B58" w:rsidRDefault="00154CF6" w:rsidP="008559DB">
            <w:pPr>
              <w:jc w:val="center"/>
              <w:rPr>
                <w:b/>
                <w:sz w:val="18"/>
                <w:szCs w:val="18"/>
              </w:rPr>
            </w:pPr>
            <w:r w:rsidRPr="00445B58">
              <w:rPr>
                <w:b/>
                <w:sz w:val="18"/>
                <w:szCs w:val="18"/>
              </w:rPr>
              <w:t>CUMHURİYET</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Kahraman Atatürk’ten</w:t>
            </w:r>
          </w:p>
          <w:p w:rsidR="00154CF6" w:rsidRPr="00445B58" w:rsidRDefault="00154CF6" w:rsidP="008559DB">
            <w:pPr>
              <w:rPr>
                <w:sz w:val="18"/>
                <w:szCs w:val="18"/>
              </w:rPr>
            </w:pPr>
            <w:r w:rsidRPr="00445B58">
              <w:rPr>
                <w:sz w:val="18"/>
                <w:szCs w:val="18"/>
              </w:rPr>
              <w:t>Armağansın sen bize.</w:t>
            </w:r>
          </w:p>
          <w:p w:rsidR="00154CF6" w:rsidRPr="00445B58" w:rsidRDefault="00154CF6" w:rsidP="008559DB">
            <w:pPr>
              <w:rPr>
                <w:sz w:val="18"/>
                <w:szCs w:val="18"/>
              </w:rPr>
            </w:pPr>
            <w:r w:rsidRPr="00445B58">
              <w:rPr>
                <w:sz w:val="18"/>
                <w:szCs w:val="18"/>
              </w:rPr>
              <w:t>Yıldönümün çoğalsın</w:t>
            </w:r>
          </w:p>
          <w:p w:rsidR="00154CF6" w:rsidRPr="00445B58" w:rsidRDefault="00154CF6" w:rsidP="008559DB">
            <w:pPr>
              <w:rPr>
                <w:sz w:val="18"/>
                <w:szCs w:val="18"/>
              </w:rPr>
            </w:pPr>
            <w:r w:rsidRPr="00445B58">
              <w:rPr>
                <w:sz w:val="18"/>
                <w:szCs w:val="18"/>
              </w:rPr>
              <w:t>Katılsın sevgimize.</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Bir çelenk ol da seni</w:t>
            </w:r>
          </w:p>
          <w:p w:rsidR="00154CF6" w:rsidRPr="00445B58" w:rsidRDefault="00154CF6" w:rsidP="008559DB">
            <w:pPr>
              <w:rPr>
                <w:sz w:val="18"/>
                <w:szCs w:val="18"/>
              </w:rPr>
            </w:pPr>
            <w:r w:rsidRPr="00445B58">
              <w:rPr>
                <w:sz w:val="18"/>
                <w:szCs w:val="18"/>
              </w:rPr>
              <w:t>Başımızda göreyim.</w:t>
            </w:r>
          </w:p>
          <w:p w:rsidR="00154CF6" w:rsidRPr="00445B58" w:rsidRDefault="00154CF6" w:rsidP="008559DB">
            <w:pPr>
              <w:rPr>
                <w:sz w:val="18"/>
                <w:szCs w:val="18"/>
              </w:rPr>
            </w:pPr>
            <w:r w:rsidRPr="00445B58">
              <w:rPr>
                <w:sz w:val="18"/>
                <w:szCs w:val="18"/>
              </w:rPr>
              <w:t>Yaşasın cumhuriyet</w:t>
            </w:r>
          </w:p>
          <w:p w:rsidR="00154CF6" w:rsidRPr="00445B58" w:rsidRDefault="00154CF6" w:rsidP="008559DB">
            <w:pPr>
              <w:rPr>
                <w:sz w:val="18"/>
                <w:szCs w:val="18"/>
              </w:rPr>
            </w:pPr>
            <w:r w:rsidRPr="00445B58">
              <w:rPr>
                <w:sz w:val="18"/>
                <w:szCs w:val="18"/>
              </w:rPr>
              <w:t>Diye çarpsın yüreğim.</w:t>
            </w:r>
          </w:p>
          <w:p w:rsidR="00154CF6" w:rsidRPr="00445B58" w:rsidRDefault="00154CF6" w:rsidP="008559DB">
            <w:pPr>
              <w:rPr>
                <w:sz w:val="18"/>
                <w:szCs w:val="18"/>
              </w:rPr>
            </w:pPr>
          </w:p>
          <w:p w:rsidR="00154CF6" w:rsidRPr="00445B58" w:rsidRDefault="00154CF6" w:rsidP="008559DB">
            <w:pPr>
              <w:rPr>
                <w:sz w:val="18"/>
                <w:szCs w:val="18"/>
              </w:rPr>
            </w:pPr>
            <w:r w:rsidRPr="00445B58">
              <w:rPr>
                <w:sz w:val="18"/>
                <w:szCs w:val="18"/>
              </w:rPr>
              <w:t>Korumaya ant içtim</w:t>
            </w:r>
          </w:p>
          <w:p w:rsidR="00154CF6" w:rsidRPr="00445B58" w:rsidRDefault="00154CF6" w:rsidP="008559DB">
            <w:pPr>
              <w:rPr>
                <w:sz w:val="18"/>
                <w:szCs w:val="18"/>
              </w:rPr>
            </w:pPr>
            <w:r w:rsidRPr="00445B58">
              <w:rPr>
                <w:sz w:val="18"/>
                <w:szCs w:val="18"/>
              </w:rPr>
              <w:t>Seni,nabzım vurdukça.</w:t>
            </w:r>
          </w:p>
          <w:p w:rsidR="00154CF6" w:rsidRPr="00445B58" w:rsidRDefault="00154CF6" w:rsidP="008559DB">
            <w:pPr>
              <w:rPr>
                <w:sz w:val="18"/>
                <w:szCs w:val="18"/>
              </w:rPr>
            </w:pPr>
            <w:r w:rsidRPr="00445B58">
              <w:rPr>
                <w:sz w:val="18"/>
                <w:szCs w:val="18"/>
              </w:rPr>
              <w:t>Başımızın tacısın,</w:t>
            </w:r>
          </w:p>
          <w:p w:rsidR="00154CF6" w:rsidRPr="00445B58" w:rsidRDefault="00154CF6" w:rsidP="008559DB">
            <w:pPr>
              <w:rPr>
                <w:sz w:val="18"/>
                <w:szCs w:val="18"/>
              </w:rPr>
            </w:pPr>
            <w:r w:rsidRPr="00445B58">
              <w:rPr>
                <w:sz w:val="18"/>
                <w:szCs w:val="18"/>
              </w:rPr>
              <w:t>Var ol,dünya durdukça.</w:t>
            </w:r>
          </w:p>
          <w:p w:rsidR="00154CF6" w:rsidRPr="00445B58" w:rsidRDefault="00154CF6" w:rsidP="008559DB">
            <w:pPr>
              <w:rPr>
                <w:b/>
                <w:sz w:val="18"/>
                <w:szCs w:val="18"/>
              </w:rPr>
            </w:pPr>
            <w:r w:rsidRPr="00445B58">
              <w:rPr>
                <w:b/>
                <w:sz w:val="18"/>
                <w:szCs w:val="18"/>
              </w:rPr>
              <w:t xml:space="preserve">              </w:t>
            </w:r>
          </w:p>
          <w:p w:rsidR="00154CF6" w:rsidRPr="00445B58" w:rsidRDefault="00154CF6" w:rsidP="008559DB">
            <w:pPr>
              <w:rPr>
                <w:sz w:val="18"/>
                <w:szCs w:val="18"/>
              </w:rPr>
            </w:pPr>
            <w:r w:rsidRPr="00445B58">
              <w:rPr>
                <w:b/>
                <w:sz w:val="18"/>
                <w:szCs w:val="18"/>
              </w:rPr>
              <w:t xml:space="preserve">               </w:t>
            </w:r>
            <w:r w:rsidRPr="00445B58">
              <w:rPr>
                <w:sz w:val="18"/>
                <w:szCs w:val="18"/>
              </w:rPr>
              <w:t>İsmail Hakkı SUNAT</w:t>
            </w:r>
          </w:p>
          <w:p w:rsidR="00154CF6" w:rsidRPr="00445B58" w:rsidRDefault="00154CF6" w:rsidP="008559DB">
            <w:pPr>
              <w:rPr>
                <w:sz w:val="18"/>
                <w:szCs w:val="18"/>
              </w:rPr>
            </w:pPr>
          </w:p>
        </w:tc>
      </w:tr>
      <w:tr w:rsidR="00154CF6" w:rsidRPr="00445B58" w:rsidTr="008559DB">
        <w:trPr>
          <w:gridAfter w:val="3"/>
          <w:wAfter w:w="7300" w:type="dxa"/>
          <w:trHeight w:val="127"/>
        </w:trPr>
        <w:tc>
          <w:tcPr>
            <w:tcW w:w="2409" w:type="dxa"/>
          </w:tcPr>
          <w:p w:rsidR="00154CF6" w:rsidRPr="00445B58" w:rsidRDefault="00154CF6" w:rsidP="008559DB">
            <w:pPr>
              <w:ind w:left="70"/>
              <w:rPr>
                <w:sz w:val="18"/>
                <w:szCs w:val="18"/>
              </w:rPr>
            </w:pPr>
            <w:r w:rsidRPr="00445B58">
              <w:rPr>
                <w:sz w:val="18"/>
                <w:szCs w:val="18"/>
              </w:rPr>
              <w:t xml:space="preserve">            ATATÜRK</w:t>
            </w:r>
            <w:r w:rsidRPr="00445B58">
              <w:rPr>
                <w:sz w:val="18"/>
                <w:szCs w:val="18"/>
              </w:rPr>
              <w:br/>
              <w:t>Bir gün sordum babama,</w:t>
            </w:r>
            <w:r w:rsidRPr="00445B58">
              <w:rPr>
                <w:sz w:val="18"/>
                <w:szCs w:val="18"/>
              </w:rPr>
              <w:br/>
              <w:t>Atatürk neden büyük?</w:t>
            </w:r>
            <w:r w:rsidRPr="00445B58">
              <w:rPr>
                <w:sz w:val="18"/>
                <w:szCs w:val="18"/>
              </w:rPr>
              <w:br/>
              <w:t>Çocuğum dedi bana,</w:t>
            </w:r>
            <w:r w:rsidRPr="00445B58">
              <w:rPr>
                <w:sz w:val="18"/>
                <w:szCs w:val="18"/>
              </w:rPr>
              <w:br/>
              <w:t>Onu seviyor her Türk.</w:t>
            </w:r>
            <w:r w:rsidRPr="00445B58">
              <w:rPr>
                <w:sz w:val="18"/>
                <w:szCs w:val="18"/>
              </w:rPr>
              <w:br/>
            </w:r>
            <w:r w:rsidRPr="00445B58">
              <w:rPr>
                <w:sz w:val="18"/>
                <w:szCs w:val="18"/>
              </w:rPr>
              <w:br/>
              <w:t>Onu biz değil yalnız</w:t>
            </w:r>
            <w:r w:rsidRPr="00445B58">
              <w:rPr>
                <w:sz w:val="18"/>
                <w:szCs w:val="18"/>
              </w:rPr>
              <w:br/>
              <w:t>Üstün tanır her millet.</w:t>
            </w:r>
            <w:r w:rsidRPr="00445B58">
              <w:rPr>
                <w:sz w:val="18"/>
                <w:szCs w:val="18"/>
              </w:rPr>
              <w:br/>
              <w:t>En büyük eseridir,</w:t>
            </w:r>
            <w:r w:rsidRPr="00445B58">
              <w:rPr>
                <w:sz w:val="18"/>
                <w:szCs w:val="18"/>
              </w:rPr>
              <w:br/>
              <w:t>Kurduğu Cumhuriyet.</w:t>
            </w:r>
            <w:r w:rsidRPr="00445B58">
              <w:rPr>
                <w:sz w:val="18"/>
                <w:szCs w:val="18"/>
              </w:rPr>
              <w:br/>
            </w:r>
            <w:r w:rsidRPr="00445B58">
              <w:rPr>
                <w:sz w:val="18"/>
                <w:szCs w:val="18"/>
              </w:rPr>
              <w:br/>
              <w:t>Kalbimiz sevgi dolu,</w:t>
            </w:r>
            <w:r w:rsidRPr="00445B58">
              <w:rPr>
                <w:sz w:val="18"/>
                <w:szCs w:val="18"/>
              </w:rPr>
              <w:br/>
              <w:t>Yol gösteren O, Türk'e.</w:t>
            </w:r>
            <w:r w:rsidRPr="00445B58">
              <w:rPr>
                <w:sz w:val="18"/>
                <w:szCs w:val="18"/>
              </w:rPr>
              <w:br/>
              <w:t>Yolumuz O'nun yolu,</w:t>
            </w:r>
            <w:r w:rsidRPr="00445B58">
              <w:rPr>
                <w:sz w:val="18"/>
                <w:szCs w:val="18"/>
              </w:rPr>
              <w:br/>
              <w:t>Saygı duy Atatürk'e.</w:t>
            </w:r>
            <w:r w:rsidRPr="00445B58">
              <w:rPr>
                <w:sz w:val="18"/>
                <w:szCs w:val="18"/>
              </w:rPr>
              <w:br/>
            </w:r>
          </w:p>
        </w:tc>
      </w:tr>
    </w:tbl>
    <w:p w:rsidR="00154CF6" w:rsidRPr="001C16F0" w:rsidRDefault="00154CF6" w:rsidP="00EF52E8">
      <w:pPr>
        <w:jc w:val="both"/>
        <w:rPr>
          <w:sz w:val="18"/>
          <w:szCs w:val="18"/>
        </w:rPr>
      </w:pPr>
    </w:p>
    <w:p w:rsidR="00154CF6" w:rsidRPr="001C16F0" w:rsidRDefault="00154CF6" w:rsidP="00EF52E8">
      <w:pPr>
        <w:rPr>
          <w:sz w:val="18"/>
          <w:szCs w:val="18"/>
        </w:rPr>
      </w:pPr>
    </w:p>
    <w:p w:rsidR="00154CF6" w:rsidRDefault="00154CF6" w:rsidP="00EF52E8">
      <w:pPr>
        <w:ind w:firstLine="708"/>
      </w:pPr>
      <w:r>
        <w:t>Değerli Büyüklerim Sevgili Arkadaşlarım;</w:t>
      </w:r>
    </w:p>
    <w:p w:rsidR="00154CF6" w:rsidRDefault="00154CF6" w:rsidP="00EF52E8">
      <w:pPr>
        <w:ind w:firstLine="708"/>
        <w:jc w:val="both"/>
        <w:rPr>
          <w:color w:val="000000"/>
          <w:sz w:val="24"/>
          <w:szCs w:val="24"/>
        </w:rPr>
      </w:pPr>
      <w:r w:rsidRPr="00BF584B">
        <w:rPr>
          <w:color w:val="000000"/>
          <w:sz w:val="24"/>
          <w:szCs w:val="24"/>
        </w:rPr>
        <w:t>29 Ekim 1923 ülkemizde cumhuriyet yönetiminin ilan edildiği gündür. Bug</w:t>
      </w:r>
      <w:r>
        <w:rPr>
          <w:color w:val="000000"/>
          <w:sz w:val="24"/>
          <w:szCs w:val="24"/>
        </w:rPr>
        <w:t>ün ulusal bayram günüdür.Bugün cumhuriyetin 87. yıldönümünü kutlamanın sevinci ve kıvancı içerisindeyiz.Bugün burada bu büyük bayramı kutlamak için toplanmış bulunuyoruz.Şimdi arkadaşlarımız sırayla sizler için hazırlamış oldukları şiir ve yazılarını okuyacaklar.</w:t>
      </w:r>
    </w:p>
    <w:p w:rsidR="00154CF6" w:rsidRDefault="00154CF6" w:rsidP="00EF52E8">
      <w:pPr>
        <w:ind w:firstLine="708"/>
        <w:jc w:val="both"/>
        <w:rPr>
          <w:color w:val="000000"/>
          <w:sz w:val="24"/>
          <w:szCs w:val="24"/>
        </w:rPr>
      </w:pPr>
    </w:p>
    <w:p w:rsidR="00154CF6" w:rsidRPr="0090024C" w:rsidRDefault="00154CF6" w:rsidP="00EF52E8">
      <w:pPr>
        <w:pStyle w:val="ListParagraph"/>
        <w:numPr>
          <w:ilvl w:val="0"/>
          <w:numId w:val="1"/>
        </w:numPr>
        <w:jc w:val="both"/>
        <w:rPr>
          <w:color w:val="000000"/>
          <w:sz w:val="24"/>
          <w:szCs w:val="24"/>
        </w:rPr>
      </w:pPr>
      <w:r>
        <w:rPr>
          <w:color w:val="000000"/>
          <w:sz w:val="24"/>
          <w:szCs w:val="24"/>
        </w:rPr>
        <w:t xml:space="preserve">İlk olarak 5/A sınıfından </w:t>
      </w:r>
      <w:r w:rsidRPr="000343A4">
        <w:rPr>
          <w:color w:val="000000"/>
          <w:sz w:val="24"/>
          <w:szCs w:val="24"/>
        </w:rPr>
        <w:t xml:space="preserve">arkadaşımız bizlere Cumhuriyet Bayramı </w:t>
      </w:r>
      <w:r w:rsidRPr="0090024C">
        <w:rPr>
          <w:color w:val="000000"/>
          <w:sz w:val="24"/>
          <w:szCs w:val="24"/>
        </w:rPr>
        <w:t>adlı yazısını okuyacak.</w:t>
      </w:r>
    </w:p>
    <w:p w:rsidR="00154CF6" w:rsidRDefault="00154CF6" w:rsidP="00EF52E8">
      <w:pPr>
        <w:ind w:firstLine="708"/>
        <w:jc w:val="both"/>
        <w:rPr>
          <w:color w:val="000000"/>
          <w:sz w:val="24"/>
          <w:szCs w:val="24"/>
        </w:rPr>
      </w:pPr>
      <w:r>
        <w:rPr>
          <w:color w:val="000000"/>
          <w:sz w:val="24"/>
          <w:szCs w:val="24"/>
        </w:rPr>
        <w:t>2- 2/A sınıfından arkadaşımızı Cumhuriyet şiirini okuması için buraya davet ediyorum.</w:t>
      </w:r>
    </w:p>
    <w:p w:rsidR="00154CF6" w:rsidRDefault="00154CF6" w:rsidP="00EF52E8">
      <w:pPr>
        <w:ind w:firstLine="708"/>
        <w:jc w:val="both"/>
        <w:rPr>
          <w:color w:val="000000"/>
          <w:sz w:val="24"/>
          <w:szCs w:val="24"/>
        </w:rPr>
      </w:pPr>
      <w:r>
        <w:rPr>
          <w:color w:val="000000"/>
          <w:sz w:val="24"/>
          <w:szCs w:val="24"/>
        </w:rPr>
        <w:t>3- Atam şiirini arkadaşımızı buraya davet ediyorum.</w:t>
      </w:r>
    </w:p>
    <w:p w:rsidR="00154CF6" w:rsidRDefault="00154CF6" w:rsidP="00EF52E8">
      <w:pPr>
        <w:ind w:firstLine="708"/>
        <w:jc w:val="both"/>
        <w:rPr>
          <w:color w:val="000000"/>
          <w:sz w:val="24"/>
          <w:szCs w:val="24"/>
        </w:rPr>
      </w:pPr>
      <w:r>
        <w:rPr>
          <w:color w:val="000000"/>
          <w:sz w:val="24"/>
          <w:szCs w:val="24"/>
        </w:rPr>
        <w:t>4- Şimdide 5/A sınıfından arkadaşımız bizlere Cumhuriyet adlı şiirini okuyacak.</w:t>
      </w:r>
    </w:p>
    <w:p w:rsidR="00154CF6" w:rsidRDefault="00154CF6" w:rsidP="00EF52E8">
      <w:pPr>
        <w:ind w:firstLine="708"/>
        <w:jc w:val="both"/>
        <w:rPr>
          <w:color w:val="000000"/>
          <w:sz w:val="24"/>
          <w:szCs w:val="24"/>
        </w:rPr>
      </w:pPr>
      <w:r>
        <w:rPr>
          <w:color w:val="000000"/>
          <w:sz w:val="24"/>
          <w:szCs w:val="24"/>
        </w:rPr>
        <w:t>5- 5/A sınıfından arkadaşımızı 29 Ekim adlı şiirini okuması için buraya davet ediyorum.</w:t>
      </w:r>
    </w:p>
    <w:p w:rsidR="00154CF6" w:rsidRDefault="00154CF6" w:rsidP="00EF52E8">
      <w:pPr>
        <w:ind w:firstLine="708"/>
        <w:jc w:val="both"/>
        <w:rPr>
          <w:color w:val="000000"/>
          <w:sz w:val="24"/>
          <w:szCs w:val="24"/>
        </w:rPr>
      </w:pPr>
      <w:r>
        <w:rPr>
          <w:color w:val="000000"/>
          <w:sz w:val="24"/>
          <w:szCs w:val="24"/>
        </w:rPr>
        <w:t>6-5/A sınıfından arkadaşımızı Cumhuriyet Bayramı adlı şiirini okuması için buraya davet ediyorum.</w:t>
      </w:r>
    </w:p>
    <w:p w:rsidR="00154CF6" w:rsidRDefault="00154CF6" w:rsidP="00EF52E8">
      <w:pPr>
        <w:ind w:firstLine="708"/>
        <w:jc w:val="both"/>
        <w:rPr>
          <w:color w:val="000000"/>
          <w:sz w:val="24"/>
          <w:szCs w:val="24"/>
        </w:rPr>
      </w:pPr>
      <w:r>
        <w:rPr>
          <w:color w:val="000000"/>
          <w:sz w:val="24"/>
          <w:szCs w:val="24"/>
        </w:rPr>
        <w:t>7- 4/A sınıfından arkadaşımızı 29 Ekim adlı şiirini okuması için buraya davet ediyorum.</w:t>
      </w:r>
    </w:p>
    <w:p w:rsidR="00154CF6" w:rsidRDefault="00154CF6" w:rsidP="00EF52E8">
      <w:pPr>
        <w:ind w:firstLine="708"/>
        <w:jc w:val="both"/>
        <w:rPr>
          <w:color w:val="000000"/>
          <w:sz w:val="24"/>
          <w:szCs w:val="24"/>
        </w:rPr>
      </w:pPr>
      <w:r>
        <w:rPr>
          <w:color w:val="000000"/>
          <w:sz w:val="24"/>
          <w:szCs w:val="24"/>
        </w:rPr>
        <w:t>8- 1/A sınıfından arkadaşımız bizlere Cumhuriyet adlı şiirini okuyacak.</w:t>
      </w:r>
    </w:p>
    <w:p w:rsidR="00154CF6" w:rsidRDefault="00154CF6" w:rsidP="00EF52E8">
      <w:pPr>
        <w:ind w:firstLine="708"/>
        <w:jc w:val="both"/>
        <w:rPr>
          <w:color w:val="000000"/>
          <w:sz w:val="24"/>
          <w:szCs w:val="24"/>
        </w:rPr>
      </w:pPr>
      <w:r>
        <w:rPr>
          <w:color w:val="000000"/>
          <w:sz w:val="24"/>
          <w:szCs w:val="24"/>
        </w:rPr>
        <w:t>9- 5/A sınıfından arkadaşımız bizlere Cumhuriyet adlı şiirini okuyacak.</w:t>
      </w:r>
    </w:p>
    <w:p w:rsidR="00154CF6" w:rsidRDefault="00154CF6" w:rsidP="00EF52E8">
      <w:pPr>
        <w:ind w:firstLine="708"/>
        <w:jc w:val="both"/>
        <w:rPr>
          <w:color w:val="000000"/>
          <w:sz w:val="24"/>
          <w:szCs w:val="24"/>
        </w:rPr>
      </w:pPr>
      <w:r>
        <w:rPr>
          <w:color w:val="000000"/>
          <w:sz w:val="24"/>
          <w:szCs w:val="24"/>
        </w:rPr>
        <w:t>10-Son olarak Cumhuriyet şarkısını söylemesi için arkadaşlarımızı buraya davet ediyorum.</w:t>
      </w:r>
    </w:p>
    <w:p w:rsidR="00154CF6" w:rsidRDefault="00154CF6" w:rsidP="00EF52E8">
      <w:pPr>
        <w:ind w:firstLine="708"/>
        <w:jc w:val="both"/>
        <w:rPr>
          <w:color w:val="000000"/>
          <w:sz w:val="24"/>
          <w:szCs w:val="24"/>
        </w:rPr>
      </w:pPr>
      <w:r>
        <w:rPr>
          <w:color w:val="000000"/>
          <w:sz w:val="24"/>
          <w:szCs w:val="24"/>
        </w:rPr>
        <w:t xml:space="preserve"> </w:t>
      </w:r>
    </w:p>
    <w:p w:rsidR="00154CF6" w:rsidRPr="008F02E3" w:rsidRDefault="00154CF6" w:rsidP="00EF52E8">
      <w:pPr>
        <w:ind w:firstLine="708"/>
        <w:jc w:val="both"/>
        <w:rPr>
          <w:color w:val="000000"/>
          <w:sz w:val="24"/>
          <w:szCs w:val="24"/>
        </w:rPr>
      </w:pPr>
      <w:r>
        <w:rPr>
          <w:color w:val="000000"/>
          <w:sz w:val="24"/>
          <w:szCs w:val="24"/>
        </w:rPr>
        <w:t>Bizleri sabırla dinlediğiniz için hepinize arkadaşlarım adına teşekkür ederim.Hepimizin bu büyük bayramı kutlu olsun!</w:t>
      </w:r>
    </w:p>
    <w:p w:rsidR="00154CF6" w:rsidRDefault="00154CF6"/>
    <w:p w:rsidR="00154CF6" w:rsidRDefault="00154CF6"/>
    <w:p w:rsidR="00154CF6" w:rsidRDefault="00154CF6"/>
    <w:p w:rsidR="00154CF6" w:rsidRDefault="00154CF6"/>
    <w:p w:rsidR="00154CF6" w:rsidRDefault="00154CF6"/>
    <w:p w:rsidR="00154CF6" w:rsidRDefault="00154CF6"/>
    <w:p w:rsidR="00154CF6" w:rsidRDefault="00154CF6"/>
    <w:p w:rsidR="00154CF6" w:rsidRPr="00EF258D" w:rsidRDefault="00154CF6" w:rsidP="00EF52E8">
      <w:pPr>
        <w:ind w:left="540"/>
        <w:jc w:val="center"/>
        <w:rPr>
          <w:sz w:val="20"/>
          <w:szCs w:val="20"/>
        </w:rPr>
      </w:pPr>
      <w:r w:rsidRPr="00EF258D">
        <w:rPr>
          <w:sz w:val="20"/>
          <w:szCs w:val="20"/>
        </w:rPr>
        <w:t>T.C.</w:t>
      </w:r>
    </w:p>
    <w:p w:rsidR="00154CF6" w:rsidRPr="00EF258D" w:rsidRDefault="00154CF6" w:rsidP="00EF52E8">
      <w:pPr>
        <w:jc w:val="center"/>
        <w:rPr>
          <w:sz w:val="20"/>
          <w:szCs w:val="20"/>
        </w:rPr>
      </w:pPr>
      <w:r w:rsidRPr="00EF258D">
        <w:rPr>
          <w:sz w:val="20"/>
          <w:szCs w:val="20"/>
        </w:rPr>
        <w:t xml:space="preserve"> KAYMAKAMLIĞI</w:t>
      </w:r>
    </w:p>
    <w:p w:rsidR="00154CF6" w:rsidRPr="00EF258D" w:rsidRDefault="00154CF6" w:rsidP="00EF52E8">
      <w:pPr>
        <w:tabs>
          <w:tab w:val="left" w:pos="2880"/>
        </w:tabs>
        <w:jc w:val="center"/>
        <w:rPr>
          <w:sz w:val="20"/>
          <w:szCs w:val="20"/>
        </w:rPr>
      </w:pPr>
      <w:r w:rsidRPr="00EF258D">
        <w:rPr>
          <w:sz w:val="20"/>
          <w:szCs w:val="20"/>
        </w:rPr>
        <w:t>İlköğretim Okulu Müdürlüğü</w:t>
      </w:r>
    </w:p>
    <w:p w:rsidR="00154CF6" w:rsidRPr="00EF258D" w:rsidRDefault="00154CF6" w:rsidP="00EF52E8">
      <w:pPr>
        <w:tabs>
          <w:tab w:val="left" w:pos="2880"/>
        </w:tabs>
        <w:jc w:val="center"/>
        <w:rPr>
          <w:sz w:val="20"/>
          <w:szCs w:val="20"/>
        </w:rPr>
      </w:pPr>
    </w:p>
    <w:p w:rsidR="00154CF6" w:rsidRPr="00EF258D" w:rsidRDefault="00154CF6" w:rsidP="00EF52E8">
      <w:pPr>
        <w:tabs>
          <w:tab w:val="left" w:pos="2880"/>
        </w:tabs>
        <w:jc w:val="center"/>
        <w:rPr>
          <w:sz w:val="20"/>
          <w:szCs w:val="20"/>
        </w:rPr>
      </w:pPr>
    </w:p>
    <w:p w:rsidR="00154CF6" w:rsidRPr="00EF258D" w:rsidRDefault="00154CF6" w:rsidP="00EF52E8">
      <w:pPr>
        <w:tabs>
          <w:tab w:val="left" w:pos="2880"/>
        </w:tabs>
        <w:jc w:val="center"/>
        <w:rPr>
          <w:sz w:val="20"/>
          <w:szCs w:val="20"/>
        </w:rPr>
      </w:pPr>
    </w:p>
    <w:p w:rsidR="00154CF6" w:rsidRPr="00EF258D" w:rsidRDefault="00154CF6" w:rsidP="00EF52E8">
      <w:pPr>
        <w:tabs>
          <w:tab w:val="left" w:pos="2880"/>
        </w:tabs>
        <w:jc w:val="center"/>
        <w:rPr>
          <w:sz w:val="20"/>
          <w:szCs w:val="20"/>
        </w:rPr>
      </w:pPr>
    </w:p>
    <w:p w:rsidR="00154CF6" w:rsidRPr="00EF258D" w:rsidRDefault="00154CF6" w:rsidP="00EF52E8">
      <w:pPr>
        <w:tabs>
          <w:tab w:val="left" w:pos="2880"/>
        </w:tabs>
        <w:rPr>
          <w:sz w:val="20"/>
          <w:szCs w:val="20"/>
        </w:rPr>
      </w:pPr>
      <w:r w:rsidRPr="00EF258D">
        <w:rPr>
          <w:sz w:val="20"/>
          <w:szCs w:val="20"/>
        </w:rPr>
        <w:t xml:space="preserve">Kurum Kodu </w:t>
      </w:r>
      <w:r>
        <w:rPr>
          <w:sz w:val="20"/>
          <w:szCs w:val="20"/>
        </w:rPr>
        <w:t xml:space="preserve"> :</w:t>
      </w:r>
    </w:p>
    <w:p w:rsidR="00154CF6" w:rsidRPr="00EF258D" w:rsidRDefault="00154CF6" w:rsidP="00EF52E8">
      <w:pPr>
        <w:jc w:val="both"/>
        <w:rPr>
          <w:sz w:val="20"/>
          <w:szCs w:val="20"/>
        </w:rPr>
      </w:pPr>
      <w:r>
        <w:rPr>
          <w:sz w:val="20"/>
          <w:szCs w:val="20"/>
        </w:rPr>
        <w:t xml:space="preserve">Sayı   </w:t>
      </w:r>
      <w:r>
        <w:rPr>
          <w:sz w:val="20"/>
          <w:szCs w:val="20"/>
        </w:rPr>
        <w:tab/>
        <w:t xml:space="preserve">         :</w:t>
      </w:r>
      <w:r w:rsidRPr="00EF258D">
        <w:rPr>
          <w:sz w:val="20"/>
          <w:szCs w:val="20"/>
        </w:rPr>
        <w:t xml:space="preserve"> </w:t>
      </w:r>
      <w:r>
        <w:rPr>
          <w:sz w:val="20"/>
          <w:szCs w:val="20"/>
        </w:rPr>
        <w:t>040/</w:t>
      </w:r>
      <w:r w:rsidRPr="00EF258D">
        <w:rPr>
          <w:sz w:val="20"/>
          <w:szCs w:val="20"/>
        </w:rPr>
        <w:t xml:space="preserve">                                                        </w:t>
      </w:r>
      <w:r>
        <w:rPr>
          <w:sz w:val="20"/>
          <w:szCs w:val="20"/>
        </w:rPr>
        <w:t xml:space="preserve">                                                                     23/10/ 2010</w:t>
      </w:r>
    </w:p>
    <w:p w:rsidR="00154CF6" w:rsidRPr="00EF258D" w:rsidRDefault="00154CF6" w:rsidP="00EF52E8">
      <w:pPr>
        <w:tabs>
          <w:tab w:val="left" w:pos="720"/>
          <w:tab w:val="left" w:pos="900"/>
          <w:tab w:val="left" w:pos="1080"/>
        </w:tabs>
        <w:jc w:val="both"/>
        <w:rPr>
          <w:sz w:val="20"/>
          <w:szCs w:val="20"/>
        </w:rPr>
      </w:pPr>
      <w:r>
        <w:rPr>
          <w:sz w:val="20"/>
          <w:szCs w:val="20"/>
        </w:rPr>
        <w:t xml:space="preserve">Konu </w:t>
      </w:r>
      <w:r>
        <w:rPr>
          <w:sz w:val="20"/>
          <w:szCs w:val="20"/>
        </w:rPr>
        <w:tab/>
        <w:t xml:space="preserve">        </w:t>
      </w:r>
      <w:r w:rsidRPr="00EF258D">
        <w:rPr>
          <w:sz w:val="20"/>
          <w:szCs w:val="20"/>
        </w:rPr>
        <w:t xml:space="preserve">: </w:t>
      </w:r>
      <w:r>
        <w:rPr>
          <w:sz w:val="20"/>
          <w:szCs w:val="20"/>
        </w:rPr>
        <w:t>Cumhuriyet Bayramı Kutlama Töreni Programı</w:t>
      </w:r>
    </w:p>
    <w:p w:rsidR="00154CF6" w:rsidRPr="00EF258D" w:rsidRDefault="00154CF6" w:rsidP="00EF52E8">
      <w:pPr>
        <w:jc w:val="both"/>
        <w:rPr>
          <w:sz w:val="20"/>
          <w:szCs w:val="20"/>
        </w:rPr>
      </w:pPr>
    </w:p>
    <w:p w:rsidR="00154CF6" w:rsidRPr="00EF258D" w:rsidRDefault="00154CF6" w:rsidP="00EF52E8">
      <w:pPr>
        <w:jc w:val="both"/>
        <w:rPr>
          <w:sz w:val="20"/>
          <w:szCs w:val="20"/>
        </w:rPr>
      </w:pPr>
    </w:p>
    <w:p w:rsidR="00154CF6" w:rsidRPr="00EF258D" w:rsidRDefault="00154CF6" w:rsidP="00EF52E8">
      <w:pPr>
        <w:jc w:val="center"/>
        <w:rPr>
          <w:sz w:val="20"/>
          <w:szCs w:val="20"/>
        </w:rPr>
      </w:pPr>
      <w:r w:rsidRPr="00EF258D">
        <w:rPr>
          <w:sz w:val="20"/>
          <w:szCs w:val="20"/>
        </w:rPr>
        <w:t xml:space="preserve"> İLÇE MİLLİ EĞİTİM MÜDÜRLÜĞÜ’NE</w:t>
      </w:r>
    </w:p>
    <w:p w:rsidR="00154CF6" w:rsidRPr="00EF258D" w:rsidRDefault="00154CF6" w:rsidP="00EF52E8">
      <w:pPr>
        <w:rPr>
          <w:sz w:val="20"/>
          <w:szCs w:val="20"/>
        </w:rPr>
      </w:pPr>
    </w:p>
    <w:p w:rsidR="00154CF6" w:rsidRDefault="00154CF6" w:rsidP="00EF52E8">
      <w:pPr>
        <w:rPr>
          <w:sz w:val="20"/>
          <w:szCs w:val="20"/>
        </w:rPr>
      </w:pPr>
    </w:p>
    <w:p w:rsidR="00154CF6" w:rsidRDefault="00154CF6" w:rsidP="00EF52E8">
      <w:pPr>
        <w:rPr>
          <w:sz w:val="20"/>
          <w:szCs w:val="20"/>
        </w:rPr>
      </w:pPr>
      <w:r>
        <w:rPr>
          <w:sz w:val="20"/>
          <w:szCs w:val="20"/>
        </w:rPr>
        <w:tab/>
        <w:t>Okulumuzda 29/10/2010 tarihinde yapılan Cumhuriyet Bayramı kutlama programı töreni yazımız ekinde gönderilmiştir.</w:t>
      </w:r>
    </w:p>
    <w:p w:rsidR="00154CF6" w:rsidRDefault="00154CF6" w:rsidP="00EF52E8">
      <w:pPr>
        <w:rPr>
          <w:sz w:val="20"/>
          <w:szCs w:val="20"/>
        </w:rPr>
      </w:pPr>
    </w:p>
    <w:p w:rsidR="00154CF6" w:rsidRDefault="00154CF6" w:rsidP="00EF52E8">
      <w:pPr>
        <w:rPr>
          <w:sz w:val="20"/>
          <w:szCs w:val="20"/>
        </w:rPr>
      </w:pPr>
      <w:r>
        <w:rPr>
          <w:sz w:val="20"/>
          <w:szCs w:val="20"/>
        </w:rPr>
        <w:tab/>
        <w:t>Gereğini bilgilerinize arz ederim.</w:t>
      </w:r>
    </w:p>
    <w:p w:rsidR="00154CF6" w:rsidRDefault="00154CF6" w:rsidP="00EF52E8">
      <w:pPr>
        <w:rPr>
          <w:sz w:val="20"/>
          <w:szCs w:val="20"/>
        </w:rPr>
      </w:pPr>
    </w:p>
    <w:p w:rsidR="00154CF6" w:rsidRDefault="00154CF6" w:rsidP="00EF52E8">
      <w:pPr>
        <w:rPr>
          <w:sz w:val="20"/>
          <w:szCs w:val="20"/>
        </w:rPr>
      </w:pPr>
    </w:p>
    <w:p w:rsidR="00154CF6" w:rsidRDefault="00154CF6" w:rsidP="00EF52E8">
      <w:pPr>
        <w:rPr>
          <w:sz w:val="20"/>
          <w:szCs w:val="20"/>
        </w:rPr>
      </w:pPr>
    </w:p>
    <w:p w:rsidR="00154CF6" w:rsidRPr="00EF258D" w:rsidRDefault="00154CF6" w:rsidP="00EF52E8">
      <w:pPr>
        <w:rPr>
          <w:sz w:val="20"/>
          <w:szCs w:val="20"/>
        </w:rPr>
      </w:pPr>
    </w:p>
    <w:p w:rsidR="00154CF6" w:rsidRPr="00EF258D" w:rsidRDefault="00154CF6" w:rsidP="00EF52E8">
      <w:pPr>
        <w:ind w:firstLine="708"/>
        <w:jc w:val="both"/>
        <w:rPr>
          <w:sz w:val="20"/>
          <w:szCs w:val="20"/>
        </w:rPr>
      </w:pPr>
      <w:r w:rsidRPr="00EF258D">
        <w:rPr>
          <w:sz w:val="20"/>
          <w:szCs w:val="20"/>
        </w:rPr>
        <w:t xml:space="preserve">  </w:t>
      </w:r>
    </w:p>
    <w:p w:rsidR="00154CF6" w:rsidRPr="00EF258D" w:rsidRDefault="00154CF6" w:rsidP="00EF52E8">
      <w:pPr>
        <w:ind w:left="180" w:firstLine="528"/>
        <w:jc w:val="both"/>
        <w:rPr>
          <w:sz w:val="20"/>
          <w:szCs w:val="20"/>
        </w:rPr>
      </w:pPr>
    </w:p>
    <w:p w:rsidR="00154CF6" w:rsidRPr="00EF258D" w:rsidRDefault="00154CF6" w:rsidP="00EF52E8">
      <w:pPr>
        <w:ind w:left="180" w:firstLine="528"/>
        <w:jc w:val="both"/>
        <w:rPr>
          <w:sz w:val="20"/>
          <w:szCs w:val="20"/>
        </w:rPr>
      </w:pPr>
    </w:p>
    <w:p w:rsidR="00154CF6" w:rsidRPr="00EF258D" w:rsidRDefault="00154CF6" w:rsidP="00EF52E8">
      <w:pPr>
        <w:tabs>
          <w:tab w:val="left" w:pos="2265"/>
        </w:tabs>
        <w:ind w:left="180"/>
        <w:jc w:val="both"/>
        <w:rPr>
          <w:sz w:val="20"/>
          <w:szCs w:val="20"/>
        </w:rPr>
      </w:pPr>
      <w:r w:rsidRPr="00EF258D">
        <w:rPr>
          <w:sz w:val="20"/>
          <w:szCs w:val="20"/>
        </w:rPr>
        <w:t xml:space="preserve">                                                                                                                 </w:t>
      </w:r>
      <w:r>
        <w:rPr>
          <w:sz w:val="20"/>
          <w:szCs w:val="20"/>
        </w:rPr>
        <w:t xml:space="preserve">                 Zalım Fırat</w:t>
      </w:r>
    </w:p>
    <w:p w:rsidR="00154CF6" w:rsidRPr="00EF258D" w:rsidRDefault="00154CF6" w:rsidP="00EF52E8">
      <w:pPr>
        <w:jc w:val="center"/>
        <w:rPr>
          <w:sz w:val="20"/>
          <w:szCs w:val="20"/>
        </w:rPr>
      </w:pPr>
      <w:r w:rsidRPr="00EF258D">
        <w:rPr>
          <w:sz w:val="20"/>
          <w:szCs w:val="20"/>
        </w:rPr>
        <w:t xml:space="preserve">                                                                                                              Müdür Yetkili Öğretmen</w:t>
      </w:r>
    </w:p>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Pr>
        <w:rPr>
          <w:sz w:val="20"/>
          <w:szCs w:val="20"/>
        </w:rPr>
      </w:pPr>
      <w:r>
        <w:rPr>
          <w:sz w:val="20"/>
          <w:szCs w:val="20"/>
        </w:rPr>
        <w:t>Ekler:Kutlama Programı Töreni</w:t>
      </w:r>
      <w:r w:rsidRPr="00EF258D">
        <w:rPr>
          <w:sz w:val="20"/>
          <w:szCs w:val="20"/>
        </w:rPr>
        <w:tab/>
      </w:r>
    </w:p>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Default="00154CF6" w:rsidP="00EF52E8"/>
    <w:p w:rsidR="00154CF6" w:rsidRPr="008759DB" w:rsidRDefault="00154CF6" w:rsidP="00EF52E8">
      <w:pPr>
        <w:tabs>
          <w:tab w:val="left" w:pos="7530"/>
        </w:tabs>
      </w:pPr>
    </w:p>
    <w:tbl>
      <w:tblPr>
        <w:tblW w:w="0" w:type="auto"/>
        <w:tblInd w:w="108" w:type="dxa"/>
        <w:tblBorders>
          <w:top w:val="single" w:sz="4" w:space="0" w:color="auto"/>
          <w:insideH w:val="single" w:sz="4" w:space="0" w:color="auto"/>
          <w:insideV w:val="single" w:sz="4" w:space="0" w:color="auto"/>
        </w:tblBorders>
        <w:tblLook w:val="01E0"/>
      </w:tblPr>
      <w:tblGrid>
        <w:gridCol w:w="2340"/>
        <w:gridCol w:w="4320"/>
        <w:gridCol w:w="2518"/>
      </w:tblGrid>
      <w:tr w:rsidR="00154CF6" w:rsidRPr="00445B58" w:rsidTr="00445B58">
        <w:trPr>
          <w:trHeight w:val="1256"/>
        </w:trPr>
        <w:tc>
          <w:tcPr>
            <w:tcW w:w="2340" w:type="dxa"/>
            <w:tcBorders>
              <w:left w:val="nil"/>
              <w:bottom w:val="nil"/>
              <w:right w:val="nil"/>
            </w:tcBorders>
          </w:tcPr>
          <w:p w:rsidR="00154CF6" w:rsidRPr="00445B58" w:rsidRDefault="00154CF6" w:rsidP="008559DB">
            <w:pPr>
              <w:pStyle w:val="Footer"/>
              <w:rPr>
                <w:sz w:val="20"/>
              </w:rPr>
            </w:pPr>
            <w:r w:rsidRPr="00A30F5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LOGOMEB" style="width:53.25pt;height:47.25pt;visibility:visible">
                  <v:imagedata r:id="rId5" o:title="" chromakey="#fdffff"/>
                </v:shape>
              </w:pict>
            </w:r>
            <w:r w:rsidRPr="008759DB">
              <w:t xml:space="preserve">   </w:t>
            </w:r>
            <w:r w:rsidRPr="00A30F59">
              <w:rPr>
                <w:noProof/>
              </w:rPr>
              <w:pict>
                <v:shape id="Resim 2" o:spid="_x0000_i1026" type="#_x0000_t75" alt="yasasinokul[1]" style="width:39.75pt;height:42.75pt;visibility:visible">
                  <v:imagedata r:id="rId6" o:title=""/>
                </v:shape>
              </w:pict>
            </w:r>
          </w:p>
        </w:tc>
        <w:tc>
          <w:tcPr>
            <w:tcW w:w="4320" w:type="dxa"/>
            <w:tcBorders>
              <w:left w:val="nil"/>
              <w:bottom w:val="nil"/>
              <w:right w:val="nil"/>
            </w:tcBorders>
          </w:tcPr>
          <w:p w:rsidR="00154CF6" w:rsidRPr="00445B58" w:rsidRDefault="00154CF6" w:rsidP="008559DB">
            <w:pPr>
              <w:pStyle w:val="Footer"/>
              <w:rPr>
                <w:rFonts w:ascii="Times New Roman" w:hAnsi="Times New Roman"/>
                <w:sz w:val="18"/>
                <w:szCs w:val="18"/>
              </w:rPr>
            </w:pPr>
            <w:r w:rsidRPr="00445B58">
              <w:rPr>
                <w:rFonts w:ascii="Times New Roman" w:hAnsi="Times New Roman"/>
                <w:sz w:val="18"/>
                <w:szCs w:val="18"/>
              </w:rPr>
              <w:t xml:space="preserve">Adres : </w:t>
            </w:r>
          </w:p>
          <w:p w:rsidR="00154CF6" w:rsidRPr="00445B58" w:rsidRDefault="00154CF6" w:rsidP="008559DB">
            <w:pPr>
              <w:pStyle w:val="Footer"/>
              <w:rPr>
                <w:rFonts w:ascii="Times New Roman" w:hAnsi="Times New Roman"/>
                <w:sz w:val="22"/>
                <w:szCs w:val="22"/>
              </w:rPr>
            </w:pPr>
            <w:r w:rsidRPr="00445B58">
              <w:rPr>
                <w:rFonts w:ascii="Times New Roman" w:hAnsi="Times New Roman"/>
                <w:sz w:val="22"/>
                <w:szCs w:val="22"/>
              </w:rPr>
              <w:t xml:space="preserve">Tel      : </w:t>
            </w:r>
          </w:p>
          <w:p w:rsidR="00154CF6" w:rsidRPr="00445B58" w:rsidRDefault="00154CF6" w:rsidP="008559DB">
            <w:pPr>
              <w:pStyle w:val="Footer"/>
              <w:rPr>
                <w:rFonts w:ascii="Times New Roman" w:hAnsi="Times New Roman"/>
                <w:szCs w:val="24"/>
              </w:rPr>
            </w:pPr>
            <w:r w:rsidRPr="00445B58">
              <w:rPr>
                <w:rFonts w:ascii="Times New Roman" w:hAnsi="Times New Roman"/>
                <w:szCs w:val="24"/>
              </w:rPr>
              <w:t xml:space="preserve">e-mail : @meb.k12.tr     </w:t>
            </w:r>
          </w:p>
          <w:p w:rsidR="00154CF6" w:rsidRPr="00445B58" w:rsidRDefault="00154CF6" w:rsidP="008559DB">
            <w:pPr>
              <w:pStyle w:val="Footer"/>
              <w:rPr>
                <w:rFonts w:ascii="Times New Roman" w:hAnsi="Times New Roman"/>
                <w:sz w:val="18"/>
                <w:szCs w:val="18"/>
              </w:rPr>
            </w:pPr>
            <w:r w:rsidRPr="00445B58">
              <w:rPr>
                <w:rFonts w:ascii="Times New Roman" w:hAnsi="Times New Roman"/>
                <w:sz w:val="18"/>
                <w:szCs w:val="18"/>
              </w:rPr>
              <w:t>Web    : http://...... meb.k12.tr/</w:t>
            </w:r>
          </w:p>
        </w:tc>
        <w:tc>
          <w:tcPr>
            <w:tcW w:w="2518" w:type="dxa"/>
            <w:tcBorders>
              <w:left w:val="nil"/>
              <w:bottom w:val="nil"/>
              <w:right w:val="nil"/>
            </w:tcBorders>
          </w:tcPr>
          <w:p w:rsidR="00154CF6" w:rsidRPr="00445B58" w:rsidRDefault="00154CF6" w:rsidP="008559DB">
            <w:pPr>
              <w:pStyle w:val="Footer"/>
              <w:rPr>
                <w:sz w:val="20"/>
              </w:rPr>
            </w:pPr>
            <w:r>
              <w:rPr>
                <w:noProof/>
              </w:rPr>
              <w:pict>
                <v:shape id="Resim 2" o:spid="_x0000_s1026" type="#_x0000_t75" style="position:absolute;margin-left:63pt;margin-top:4.05pt;width:52.8pt;height:51.75pt;flip:x;z-index:251658240;visibility:visible;mso-position-horizontal-relative:text;mso-position-vertical-relative:text">
                  <v:imagedata r:id="rId7" o:title=""/>
                </v:shape>
              </w:pict>
            </w:r>
          </w:p>
          <w:p w:rsidR="00154CF6" w:rsidRPr="00445B58" w:rsidRDefault="00154CF6" w:rsidP="008559DB">
            <w:pPr>
              <w:pStyle w:val="Footer"/>
              <w:rPr>
                <w:sz w:val="20"/>
              </w:rPr>
            </w:pPr>
            <w:r w:rsidRPr="00A30F59">
              <w:rPr>
                <w:noProof/>
              </w:rPr>
              <w:pict>
                <v:shape id="Resim 3" o:spid="_x0000_i1027" type="#_x0000_t75" alt="logo2[1]" style="width:39pt;height:32.25pt;visibility:visible">
                  <v:imagedata r:id="rId8" o:title=""/>
                </v:shape>
              </w:pict>
            </w:r>
          </w:p>
        </w:tc>
      </w:tr>
    </w:tbl>
    <w:p w:rsidR="00154CF6" w:rsidRDefault="00154CF6" w:rsidP="00EF52E8"/>
    <w:p w:rsidR="00154CF6" w:rsidRDefault="00154CF6"/>
    <w:p w:rsidR="00154CF6" w:rsidRDefault="00154CF6"/>
    <w:p w:rsidR="00154CF6" w:rsidRDefault="00154CF6"/>
    <w:p w:rsidR="00154CF6" w:rsidRDefault="00154CF6"/>
    <w:p w:rsidR="00154CF6" w:rsidRDefault="00154CF6"/>
    <w:p w:rsidR="00154CF6" w:rsidRDefault="00154CF6"/>
    <w:p w:rsidR="00154CF6" w:rsidRPr="00F24BC8" w:rsidRDefault="00154CF6" w:rsidP="00EF52E8">
      <w:pPr>
        <w:jc w:val="center"/>
        <w:rPr>
          <w:sz w:val="20"/>
          <w:szCs w:val="20"/>
        </w:rPr>
      </w:pPr>
      <w:r w:rsidRPr="00F24BC8">
        <w:rPr>
          <w:sz w:val="20"/>
          <w:szCs w:val="20"/>
        </w:rPr>
        <w:t>CUMHURİYET BAYRAMI</w:t>
      </w:r>
    </w:p>
    <w:p w:rsidR="00154CF6" w:rsidRPr="00F24BC8" w:rsidRDefault="00154CF6" w:rsidP="00EF52E8">
      <w:pPr>
        <w:ind w:firstLine="708"/>
        <w:jc w:val="both"/>
        <w:rPr>
          <w:color w:val="000000"/>
          <w:sz w:val="20"/>
          <w:szCs w:val="20"/>
        </w:rPr>
      </w:pPr>
      <w:r w:rsidRPr="00F24BC8">
        <w:rPr>
          <w:color w:val="000000"/>
          <w:sz w:val="20"/>
          <w:szCs w:val="20"/>
        </w:rPr>
        <w:t>29 Ekim 1923 ülkemizde cumhuriyet yönetiminin ilan edildiği gündür. Bugün ulusal bayram günüdür.Bugün cumhuriyetin 86. yıldönümünü kutlamanın sevinci ve kıvancı içerisindeyiz.</w:t>
      </w:r>
    </w:p>
    <w:p w:rsidR="00154CF6" w:rsidRPr="00F24BC8" w:rsidRDefault="00154CF6" w:rsidP="00EF52E8">
      <w:pPr>
        <w:ind w:firstLine="708"/>
        <w:jc w:val="both"/>
        <w:rPr>
          <w:color w:val="000000"/>
          <w:sz w:val="20"/>
          <w:szCs w:val="20"/>
        </w:rPr>
      </w:pPr>
      <w:r w:rsidRPr="00F24BC8">
        <w:rPr>
          <w:color w:val="000000"/>
          <w:sz w:val="20"/>
          <w:szCs w:val="20"/>
        </w:rPr>
        <w:t>Cumhuriyet Yönetiminden önce devletimizin adı Osmanlı İmparatorluğu idi. Osmanlı Devleti, Osman Bey tarafından 1299'da Söğüt 'de kuruldu. Osmanlı devlet yöneticisine padişah denirdi. Osmanlı Devletini altı yüz yirmi dört yılda, otuz altı padişah yönetti. Son padişah Sultan Vahdettin'dir.</w:t>
      </w:r>
    </w:p>
    <w:p w:rsidR="00154CF6" w:rsidRPr="00F24BC8" w:rsidRDefault="00154CF6" w:rsidP="00EF52E8">
      <w:pPr>
        <w:ind w:firstLine="708"/>
        <w:jc w:val="both"/>
        <w:rPr>
          <w:color w:val="000000"/>
          <w:sz w:val="20"/>
          <w:szCs w:val="20"/>
        </w:rPr>
      </w:pPr>
      <w:r w:rsidRPr="00F24BC8">
        <w:rPr>
          <w:color w:val="000000"/>
          <w:sz w:val="20"/>
          <w:szCs w:val="20"/>
        </w:rPr>
        <w:t xml:space="preserve">Eskiden ülkelerde tek kişi egemendi. Ülkelerini diledikleri gibi yöneten bu kişilere padişah, şah, kral, hakan, sultan denirdi. Yönetim çoğu zaman babadan oğula geçerdi. Oğulun küçük olması, deli olması yönetici olmaya engel sayılmazdı. Böyle tek kişinin kendi başına buyruk, sorumsuz, denetimsiz yönetimine </w:t>
      </w:r>
      <w:r w:rsidRPr="00F24BC8">
        <w:rPr>
          <w:b/>
          <w:color w:val="000000"/>
          <w:sz w:val="20"/>
          <w:szCs w:val="20"/>
        </w:rPr>
        <w:t>mutlakiyet</w:t>
      </w:r>
      <w:r w:rsidRPr="00F24BC8">
        <w:rPr>
          <w:color w:val="000000"/>
          <w:sz w:val="20"/>
          <w:szCs w:val="20"/>
        </w:rPr>
        <w:t xml:space="preserve"> denir. Mutlakiyet yönetiminde egemenlik kayıtsız şartsız tek bir kişidedir.</w:t>
      </w:r>
    </w:p>
    <w:p w:rsidR="00154CF6" w:rsidRPr="00F24BC8" w:rsidRDefault="00154CF6" w:rsidP="00EF52E8">
      <w:pPr>
        <w:ind w:firstLine="708"/>
        <w:jc w:val="both"/>
        <w:rPr>
          <w:color w:val="000000"/>
          <w:sz w:val="20"/>
          <w:szCs w:val="20"/>
        </w:rPr>
      </w:pPr>
      <w:r w:rsidRPr="00F24BC8">
        <w:rPr>
          <w:color w:val="000000"/>
          <w:sz w:val="20"/>
          <w:szCs w:val="20"/>
        </w:rPr>
        <w:t xml:space="preserve">Mutlakiyetle yönetilen ülkelerde zamanla hakana, padişaha, şaha, krala yardımcı olsun diye meclis kuruldu. Meclis üyeleri halkın dileklerini yöneticiye duyurur, yasa tasarısını hazırlardı. Bu yasa taslakları hakan, padişah, şah, kral tarafından benimsendiğinde yasalaşırdı. Bu yönetim biçimine </w:t>
      </w:r>
      <w:r w:rsidRPr="00F24BC8">
        <w:rPr>
          <w:b/>
          <w:color w:val="000000"/>
          <w:sz w:val="20"/>
          <w:szCs w:val="20"/>
        </w:rPr>
        <w:t>Meşrutiyet</w:t>
      </w:r>
      <w:r w:rsidRPr="00F24BC8">
        <w:rPr>
          <w:color w:val="000000"/>
          <w:sz w:val="20"/>
          <w:szCs w:val="20"/>
        </w:rPr>
        <w:t xml:space="preserve"> denir. Ancak meclisin yetkileri genel olarak çok sınırlıdır. Osmanlı Devletinde 1876 ve 1908 yıllarında iki kez meşrutiyet ilan edildi.</w:t>
      </w:r>
    </w:p>
    <w:p w:rsidR="00154CF6" w:rsidRPr="00F24BC8" w:rsidRDefault="00154CF6" w:rsidP="00EF52E8">
      <w:pPr>
        <w:ind w:firstLine="708"/>
        <w:jc w:val="both"/>
        <w:rPr>
          <w:color w:val="000000"/>
          <w:sz w:val="20"/>
          <w:szCs w:val="20"/>
        </w:rPr>
      </w:pPr>
      <w:r w:rsidRPr="00F24BC8">
        <w:rPr>
          <w:color w:val="000000"/>
          <w:sz w:val="20"/>
          <w:szCs w:val="20"/>
        </w:rPr>
        <w:t xml:space="preserve">Üçüncü yönetim biçimi cumhuriyettir. </w:t>
      </w:r>
      <w:r w:rsidRPr="00F24BC8">
        <w:rPr>
          <w:b/>
          <w:color w:val="000000"/>
          <w:sz w:val="20"/>
          <w:szCs w:val="20"/>
        </w:rPr>
        <w:t>Cumhuriyet</w:t>
      </w:r>
      <w:r w:rsidRPr="00F24BC8">
        <w:rPr>
          <w:color w:val="000000"/>
          <w:sz w:val="20"/>
          <w:szCs w:val="20"/>
        </w:rPr>
        <w:t>'te egemenlik kayıtsız şartsız ulusundur. Ulus kendini yönetme yetkisini temsilcileri - milletvekilleri- aracılığı ile kullanır. Cumhuriyet yönetiminde yurttaşın seçme ve seçilme hakkı vardır. Seçilen temsilciler yasalar yapar, yöneticileri ulusu adına denetler. Yönetilenler dilerlerse seçimlerde yöneticilerini değiştirirler.</w:t>
      </w:r>
    </w:p>
    <w:p w:rsidR="00154CF6" w:rsidRDefault="00154CF6" w:rsidP="00EF52E8"/>
    <w:p w:rsidR="00154CF6" w:rsidRDefault="00154CF6"/>
    <w:sectPr w:rsidR="00154CF6" w:rsidSect="00BF73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11F43"/>
    <w:multiLevelType w:val="hybridMultilevel"/>
    <w:tmpl w:val="8744D4BE"/>
    <w:lvl w:ilvl="0" w:tplc="B18A69E2">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52E8"/>
    <w:rsid w:val="000343A4"/>
    <w:rsid w:val="00077F7F"/>
    <w:rsid w:val="00154CF6"/>
    <w:rsid w:val="001C16F0"/>
    <w:rsid w:val="002D733D"/>
    <w:rsid w:val="00445B58"/>
    <w:rsid w:val="005A0658"/>
    <w:rsid w:val="008559DB"/>
    <w:rsid w:val="008759DB"/>
    <w:rsid w:val="008F02E3"/>
    <w:rsid w:val="0090024C"/>
    <w:rsid w:val="00A30F59"/>
    <w:rsid w:val="00A50C4C"/>
    <w:rsid w:val="00BA1038"/>
    <w:rsid w:val="00BF584B"/>
    <w:rsid w:val="00BF7359"/>
    <w:rsid w:val="00E766C3"/>
    <w:rsid w:val="00EF258D"/>
    <w:rsid w:val="00EF52E8"/>
    <w:rsid w:val="00F24BC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52E8"/>
    <w:pPr>
      <w:ind w:left="720"/>
      <w:contextualSpacing/>
    </w:pPr>
  </w:style>
  <w:style w:type="table" w:styleId="TableGrid">
    <w:name w:val="Table Grid"/>
    <w:basedOn w:val="TableNormal"/>
    <w:uiPriority w:val="99"/>
    <w:rsid w:val="00EF52E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F52E8"/>
    <w:pPr>
      <w:tabs>
        <w:tab w:val="center" w:pos="4536"/>
        <w:tab w:val="right" w:pos="9072"/>
      </w:tabs>
      <w:spacing w:after="0" w:line="240" w:lineRule="auto"/>
    </w:pPr>
    <w:rPr>
      <w:rFonts w:ascii="Arial Narrow" w:eastAsia="Times New Roman" w:hAnsi="Arial Narrow"/>
      <w:sz w:val="24"/>
      <w:szCs w:val="20"/>
      <w:lang w:eastAsia="tr-TR"/>
    </w:rPr>
  </w:style>
  <w:style w:type="character" w:customStyle="1" w:styleId="FooterChar">
    <w:name w:val="Footer Char"/>
    <w:basedOn w:val="DefaultParagraphFont"/>
    <w:link w:val="Footer"/>
    <w:uiPriority w:val="99"/>
    <w:locked/>
    <w:rsid w:val="00EF52E8"/>
    <w:rPr>
      <w:rFonts w:ascii="Arial Narrow" w:hAnsi="Arial Narrow" w:cs="Times New Roman"/>
      <w:sz w:val="20"/>
      <w:szCs w:val="20"/>
      <w:lang w:eastAsia="tr-TR"/>
    </w:rPr>
  </w:style>
  <w:style w:type="paragraph" w:styleId="BalloonText">
    <w:name w:val="Balloon Text"/>
    <w:basedOn w:val="Normal"/>
    <w:link w:val="BalloonTextChar"/>
    <w:uiPriority w:val="99"/>
    <w:semiHidden/>
    <w:rsid w:val="00EF5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52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1618</Words>
  <Characters>9228</Characters>
  <Application>Microsoft Office Outlook</Application>
  <DocSecurity>0</DocSecurity>
  <Lines>0</Lines>
  <Paragraphs>0</Paragraphs>
  <ScaleCrop>false</ScaleCrop>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zalim</dc:creator>
  <cp:keywords/>
  <dc:description/>
  <cp:lastModifiedBy>User</cp:lastModifiedBy>
  <cp:revision>3</cp:revision>
  <dcterms:created xsi:type="dcterms:W3CDTF">2010-11-03T17:03:00Z</dcterms:created>
  <dcterms:modified xsi:type="dcterms:W3CDTF">2010-11-06T12:09:00Z</dcterms:modified>
</cp:coreProperties>
</file>